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F3EE8" w14:textId="5C3FF438" w:rsidR="00E30FF7" w:rsidRDefault="005C4708" w:rsidP="006D3624">
      <w:pPr>
        <w:wordWrap w:val="0"/>
        <w:spacing w:beforeLines="30" w:before="108"/>
        <w:jc w:val="right"/>
      </w:pPr>
      <w:r>
        <w:rPr>
          <w:rFonts w:hint="eastAsia"/>
        </w:rPr>
        <w:t xml:space="preserve">　</w:t>
      </w:r>
      <w:r w:rsidR="00466975">
        <w:rPr>
          <w:rFonts w:hint="eastAsia"/>
        </w:rPr>
        <w:t>報告書作成日：</w:t>
      </w:r>
      <w:r w:rsidR="00466975">
        <w:rPr>
          <w:rFonts w:hint="eastAsia"/>
        </w:rPr>
        <w:t xml:space="preserve"> </w:t>
      </w:r>
      <w:r>
        <w:rPr>
          <w:rFonts w:hint="eastAsia"/>
        </w:rPr>
        <w:t>西暦</w:t>
      </w:r>
      <w:r w:rsidR="006D3624">
        <w:rPr>
          <w:rFonts w:hint="eastAsia"/>
        </w:rPr>
        <w:t xml:space="preserve"> </w:t>
      </w:r>
      <w:r w:rsidR="006D3624" w:rsidRPr="006D3624">
        <w:rPr>
          <w:rFonts w:hint="eastAsia"/>
          <w:color w:val="0070C0"/>
        </w:rPr>
        <w:t>20XX</w:t>
      </w:r>
      <w:r w:rsidR="006D3624">
        <w:rPr>
          <w:rFonts w:hint="eastAsia"/>
        </w:rPr>
        <w:t>年</w:t>
      </w:r>
      <w:r w:rsidR="006D3624">
        <w:rPr>
          <w:rFonts w:hint="eastAsia"/>
        </w:rPr>
        <w:t xml:space="preserve"> </w:t>
      </w:r>
      <w:r w:rsidR="006D3624" w:rsidRPr="006D3624">
        <w:rPr>
          <w:color w:val="0070C0"/>
        </w:rPr>
        <w:t>XX</w:t>
      </w:r>
      <w:r w:rsidR="006D3624">
        <w:rPr>
          <w:rFonts w:hint="eastAsia"/>
        </w:rPr>
        <w:t>月</w:t>
      </w:r>
      <w:r w:rsidR="006D3624" w:rsidRPr="006D3624">
        <w:rPr>
          <w:rFonts w:hint="eastAsia"/>
          <w:color w:val="0070C0"/>
        </w:rPr>
        <w:t xml:space="preserve"> XX</w:t>
      </w:r>
      <w:r w:rsidR="00E30FF7">
        <w:rPr>
          <w:rFonts w:hint="eastAsia"/>
        </w:rPr>
        <w:t>日</w:t>
      </w:r>
    </w:p>
    <w:p w14:paraId="36345899" w14:textId="52CDE10A" w:rsidR="006D3624" w:rsidRPr="006D3624" w:rsidRDefault="006D3624" w:rsidP="006D3624">
      <w:pPr>
        <w:spacing w:beforeLines="30" w:before="108"/>
        <w:ind w:firstLineChars="100" w:firstLine="210"/>
        <w:jc w:val="left"/>
        <w:rPr>
          <w:color w:val="FF0000"/>
        </w:rPr>
      </w:pPr>
      <w:r w:rsidRPr="00277BA2">
        <w:rPr>
          <w:rFonts w:hint="eastAsia"/>
          <w:color w:val="FF0000"/>
        </w:rPr>
        <w:t>赤字</w:t>
      </w:r>
      <w:r w:rsidR="00773E3A">
        <w:rPr>
          <w:rFonts w:hint="eastAsia"/>
          <w:color w:val="FF0000"/>
        </w:rPr>
        <w:t>のガイダンス</w:t>
      </w:r>
      <w:r w:rsidR="00AC4F59">
        <w:rPr>
          <w:rFonts w:hint="eastAsia"/>
          <w:color w:val="FF0000"/>
        </w:rPr>
        <w:t>、</w:t>
      </w:r>
      <w:r w:rsidR="00AC4F59" w:rsidRPr="00AC4F59">
        <w:rPr>
          <w:rFonts w:hint="eastAsia"/>
          <w:color w:val="FF0000"/>
        </w:rPr>
        <w:t>ひな型の版数・作成年月日</w:t>
      </w:r>
      <w:r w:rsidR="00AC4F59">
        <w:rPr>
          <w:rFonts w:hint="eastAsia"/>
          <w:color w:val="FF0000"/>
        </w:rPr>
        <w:t>（フッター）</w:t>
      </w:r>
      <w:r w:rsidR="007B10FC">
        <w:rPr>
          <w:rFonts w:hint="eastAsia"/>
          <w:color w:val="FF0000"/>
        </w:rPr>
        <w:t>は、最終化する際に</w:t>
      </w:r>
      <w:r w:rsidRPr="00277BA2">
        <w:rPr>
          <w:rFonts w:hint="eastAsia"/>
          <w:color w:val="FF0000"/>
        </w:rPr>
        <w:t>削除してください。青字は、記載例を示しています。適宜、上書きするか削除してください。</w:t>
      </w:r>
    </w:p>
    <w:p w14:paraId="6F7F3EE9" w14:textId="7A7B6EAD" w:rsidR="00E30FF7" w:rsidRPr="00F3203A" w:rsidRDefault="00466975" w:rsidP="00E30FF7">
      <w:pPr>
        <w:spacing w:beforeLines="30" w:before="108"/>
        <w:jc w:val="center"/>
        <w:rPr>
          <w:rFonts w:ascii="ＭＳ ゴシック" w:eastAsia="ＭＳ ゴシック" w:hAnsi="ＭＳ ゴシック"/>
          <w:b/>
          <w:sz w:val="28"/>
        </w:rPr>
      </w:pPr>
      <w:r>
        <w:rPr>
          <w:rFonts w:ascii="ＭＳ ゴシック" w:eastAsia="ＭＳ ゴシック" w:hAnsi="MS UI Gothic" w:hint="eastAsia"/>
          <w:b/>
          <w:bCs/>
          <w:sz w:val="28"/>
        </w:rPr>
        <w:t>モニタリング報告書_</w:t>
      </w:r>
      <w:r w:rsidR="009D2D78">
        <w:rPr>
          <w:rFonts w:ascii="ＭＳ ゴシック" w:eastAsia="ＭＳ ゴシック" w:hAnsi="MS UI Gothic" w:hint="eastAsia"/>
          <w:b/>
          <w:bCs/>
          <w:sz w:val="28"/>
        </w:rPr>
        <w:t>サイト</w:t>
      </w:r>
      <w:r>
        <w:rPr>
          <w:rFonts w:ascii="ＭＳ ゴシック" w:eastAsia="ＭＳ ゴシック" w:hAnsi="MS UI Gothic" w:hint="eastAsia"/>
          <w:b/>
          <w:bCs/>
          <w:sz w:val="28"/>
        </w:rPr>
        <w:t>モニタリング</w:t>
      </w:r>
      <w:r w:rsidR="000F0712" w:rsidRPr="005338C9">
        <w:rPr>
          <w:rFonts w:ascii="ＭＳ ゴシック" w:eastAsia="ＭＳ ゴシック" w:hAnsi="MS UI Gothic" w:hint="eastAsia"/>
          <w:b/>
          <w:bCs/>
          <w:color w:val="FF0000"/>
          <w:sz w:val="28"/>
        </w:rPr>
        <w:t>（ひな型）</w:t>
      </w:r>
    </w:p>
    <w:p w14:paraId="6F7F3EEA" w14:textId="77777777" w:rsidR="00E30FF7" w:rsidRDefault="00E30FF7" w:rsidP="00E30FF7">
      <w:pPr>
        <w:snapToGrid w:val="0"/>
      </w:pPr>
    </w:p>
    <w:p w14:paraId="09EA7B75" w14:textId="5314E87B" w:rsidR="005C4708" w:rsidRPr="00466975" w:rsidRDefault="00C24C68" w:rsidP="005C4708">
      <w:pPr>
        <w:snapToGrid w:val="0"/>
        <w:rPr>
          <w:u w:val="single"/>
        </w:rPr>
      </w:pPr>
      <w:r w:rsidRPr="00C24C68">
        <w:rPr>
          <w:rFonts w:hint="eastAsia"/>
          <w:u w:val="single"/>
        </w:rPr>
        <w:t>統括管理者</w:t>
      </w:r>
    </w:p>
    <w:p w14:paraId="5AB68E42" w14:textId="056336A0" w:rsidR="005C4708" w:rsidRDefault="005C4708" w:rsidP="005C4708">
      <w:pPr>
        <w:snapToGrid w:val="0"/>
      </w:pPr>
      <w:r w:rsidRPr="00466975">
        <w:rPr>
          <w:rFonts w:hint="eastAsia"/>
        </w:rPr>
        <w:t>（氏名）</w:t>
      </w:r>
      <w:r w:rsidR="00C170A2" w:rsidRPr="00466975">
        <w:rPr>
          <w:rFonts w:hint="eastAsia"/>
        </w:rPr>
        <w:t xml:space="preserve">　　　　　　　　殿</w:t>
      </w:r>
    </w:p>
    <w:p w14:paraId="59DBE598" w14:textId="77777777" w:rsidR="00D13ED5" w:rsidRDefault="00D13ED5" w:rsidP="005C4708">
      <w:pPr>
        <w:snapToGrid w:val="0"/>
      </w:pPr>
    </w:p>
    <w:p w14:paraId="019B4584" w14:textId="3000B2BE" w:rsidR="00FF1829" w:rsidRPr="00B85829" w:rsidRDefault="00FF1829" w:rsidP="00FF1829">
      <w:pPr>
        <w:snapToGrid w:val="0"/>
        <w:rPr>
          <w:color w:val="0070C0"/>
          <w:u w:val="single"/>
        </w:rPr>
      </w:pPr>
      <w:r w:rsidRPr="00B85829">
        <w:rPr>
          <w:rFonts w:hint="eastAsia"/>
          <w:color w:val="0070C0"/>
          <w:u w:val="single"/>
        </w:rPr>
        <w:t>研究責任医師</w:t>
      </w:r>
    </w:p>
    <w:p w14:paraId="0009B7EA" w14:textId="2786C8F1" w:rsidR="00FF1829" w:rsidRPr="00B85829" w:rsidRDefault="00FF1829" w:rsidP="005C4708">
      <w:pPr>
        <w:snapToGrid w:val="0"/>
        <w:rPr>
          <w:color w:val="0070C0"/>
        </w:rPr>
      </w:pPr>
      <w:r w:rsidRPr="00B85829">
        <w:rPr>
          <w:rFonts w:hint="eastAsia"/>
          <w:color w:val="0070C0"/>
        </w:rPr>
        <w:t>（氏名）　　　　　　　　殿</w:t>
      </w:r>
    </w:p>
    <w:p w14:paraId="6F7F3EED" w14:textId="706B5FEF" w:rsidR="00E30FF7" w:rsidRDefault="007E1634" w:rsidP="00C170A2">
      <w:pPr>
        <w:snapToGrid w:val="0"/>
        <w:ind w:leftChars="3105" w:left="6520"/>
        <w:rPr>
          <w:u w:val="single"/>
        </w:rPr>
      </w:pPr>
      <w:r>
        <w:rPr>
          <w:rFonts w:hint="eastAsia"/>
          <w:u w:val="single"/>
        </w:rPr>
        <w:t>サイト</w:t>
      </w:r>
      <w:r w:rsidR="006B3B36">
        <w:rPr>
          <w:rFonts w:hint="eastAsia"/>
          <w:u w:val="single"/>
        </w:rPr>
        <w:t>モニタリング担当者</w:t>
      </w:r>
    </w:p>
    <w:p w14:paraId="1E31FE42" w14:textId="7EC77166" w:rsidR="00466975" w:rsidRPr="00466975" w:rsidRDefault="00466975" w:rsidP="00C170A2">
      <w:pPr>
        <w:snapToGrid w:val="0"/>
        <w:ind w:leftChars="3105" w:left="6520"/>
      </w:pPr>
      <w:r w:rsidRPr="00466975">
        <w:rPr>
          <w:rFonts w:hint="eastAsia"/>
        </w:rPr>
        <w:t>（所属）</w:t>
      </w:r>
    </w:p>
    <w:p w14:paraId="6F7F3EEF" w14:textId="44565402" w:rsidR="00E30FF7" w:rsidRDefault="005C4708" w:rsidP="00C170A2">
      <w:pPr>
        <w:snapToGrid w:val="0"/>
        <w:ind w:leftChars="3105" w:left="6520"/>
        <w:rPr>
          <w:iCs/>
        </w:rPr>
      </w:pPr>
      <w:r>
        <w:rPr>
          <w:rFonts w:hint="eastAsia"/>
        </w:rPr>
        <w:t>（氏名）</w:t>
      </w:r>
    </w:p>
    <w:p w14:paraId="6F7F3EF1" w14:textId="77777777" w:rsidR="00E30FF7" w:rsidRDefault="00E30FF7" w:rsidP="00E30FF7">
      <w:pPr>
        <w:rPr>
          <w:rFonts w:ascii="ＭＳ 明朝" w:hAnsi="MS UI Gothic"/>
        </w:rPr>
      </w:pPr>
    </w:p>
    <w:p w14:paraId="6F7F3EF2" w14:textId="78CBECB2" w:rsidR="00E30FF7" w:rsidRPr="00C170A2" w:rsidRDefault="00A178C0" w:rsidP="005C4708">
      <w:pPr>
        <w:jc w:val="left"/>
        <w:rPr>
          <w:rFonts w:ascii="ＭＳ 明朝" w:hAnsi="MS UI Gothic"/>
        </w:rPr>
      </w:pPr>
      <w:r w:rsidRPr="00C170A2">
        <w:rPr>
          <w:rFonts w:ascii="ＭＳ 明朝" w:hAnsi="MS UI Gothic" w:hint="eastAsia"/>
        </w:rPr>
        <w:t>下記の臨床研究に</w:t>
      </w:r>
      <w:r w:rsidR="00466975">
        <w:rPr>
          <w:rFonts w:ascii="ＭＳ 明朝" w:hAnsi="MS UI Gothic" w:hint="eastAsia"/>
        </w:rPr>
        <w:t>おける</w:t>
      </w:r>
      <w:r w:rsidR="009D2D78">
        <w:rPr>
          <w:rFonts w:ascii="ＭＳ 明朝" w:hAnsi="MS UI Gothic" w:hint="eastAsia"/>
        </w:rPr>
        <w:t>サイト</w:t>
      </w:r>
      <w:r w:rsidR="00466975">
        <w:rPr>
          <w:rFonts w:ascii="ＭＳ 明朝" w:hAnsi="MS UI Gothic" w:hint="eastAsia"/>
        </w:rPr>
        <w:t>モニタリングの結果を報告します。</w:t>
      </w:r>
    </w:p>
    <w:tbl>
      <w:tblPr>
        <w:tblW w:w="9540" w:type="dxa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78"/>
        <w:gridCol w:w="6662"/>
      </w:tblGrid>
      <w:tr w:rsidR="00E30FF7" w:rsidRPr="00C170A2" w14:paraId="6F7F3EF6" w14:textId="77777777" w:rsidTr="00F3203A">
        <w:trPr>
          <w:cantSplit/>
          <w:trHeight w:val="312"/>
        </w:trPr>
        <w:tc>
          <w:tcPr>
            <w:tcW w:w="954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F7F3EF4" w14:textId="77777777" w:rsidR="00E30FF7" w:rsidRPr="00C170A2" w:rsidRDefault="00E30FF7" w:rsidP="005F344E">
            <w:pPr>
              <w:jc w:val="center"/>
            </w:pPr>
            <w:r w:rsidRPr="00C170A2">
              <w:rPr>
                <w:rFonts w:hint="eastAsia"/>
              </w:rPr>
              <w:t>記</w:t>
            </w:r>
          </w:p>
          <w:p w14:paraId="6F7F3EF5" w14:textId="77777777" w:rsidR="00E30FF7" w:rsidRPr="00C170A2" w:rsidRDefault="00E30FF7" w:rsidP="005F344E">
            <w:pPr>
              <w:rPr>
                <w:sz w:val="20"/>
              </w:rPr>
            </w:pPr>
          </w:p>
        </w:tc>
      </w:tr>
      <w:tr w:rsidR="00E30FF7" w:rsidRPr="00C170A2" w14:paraId="6F7F3EFC" w14:textId="77777777" w:rsidTr="00B85829">
        <w:trPr>
          <w:cantSplit/>
          <w:trHeight w:val="618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F7F3EFA" w14:textId="2C8D1D8F" w:rsidR="00E30FF7" w:rsidRPr="00C170A2" w:rsidRDefault="00A178C0" w:rsidP="00A178C0">
            <w:pPr>
              <w:ind w:right="34"/>
              <w:jc w:val="center"/>
            </w:pPr>
            <w:r w:rsidRPr="00C170A2">
              <w:rPr>
                <w:rFonts w:hint="eastAsia"/>
              </w:rPr>
              <w:t>臨床研究課題名</w:t>
            </w:r>
          </w:p>
        </w:tc>
        <w:tc>
          <w:tcPr>
            <w:tcW w:w="66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7F3EFB" w14:textId="1FB972FC" w:rsidR="00E30FF7" w:rsidRPr="00C170A2" w:rsidRDefault="00E30FF7" w:rsidP="005F344E"/>
        </w:tc>
      </w:tr>
    </w:tbl>
    <w:p w14:paraId="6F7F3EFD" w14:textId="77777777" w:rsidR="00E30FF7" w:rsidRDefault="00E30FF7" w:rsidP="00B95FC1">
      <w:pPr>
        <w:spacing w:line="120" w:lineRule="auto"/>
        <w:rPr>
          <w:sz w:val="22"/>
        </w:rPr>
      </w:pPr>
    </w:p>
    <w:p w14:paraId="76275A4C" w14:textId="1A14BB97" w:rsidR="000F0712" w:rsidRPr="000F0712" w:rsidRDefault="00B95FC1" w:rsidP="000F0712">
      <w:r>
        <w:rPr>
          <w:rFonts w:hint="eastAsia"/>
        </w:rPr>
        <w:t>モニタリング</w:t>
      </w:r>
      <w:r w:rsidR="009D2D78">
        <w:rPr>
          <w:rFonts w:hint="eastAsia"/>
        </w:rPr>
        <w:t>実施方法</w:t>
      </w:r>
    </w:p>
    <w:tbl>
      <w:tblPr>
        <w:tblW w:w="954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63"/>
        <w:gridCol w:w="6677"/>
      </w:tblGrid>
      <w:tr w:rsidR="00F57F2C" w:rsidRPr="00C170A2" w14:paraId="56E809CE" w14:textId="77777777" w:rsidTr="00F57F2C">
        <w:trPr>
          <w:cantSplit/>
          <w:trHeight w:val="383"/>
        </w:trPr>
        <w:tc>
          <w:tcPr>
            <w:tcW w:w="2863" w:type="dxa"/>
            <w:vAlign w:val="center"/>
          </w:tcPr>
          <w:p w14:paraId="610D0826" w14:textId="77777777" w:rsidR="00F57F2C" w:rsidRPr="00C170A2" w:rsidRDefault="00F57F2C" w:rsidP="00194A6B">
            <w:r>
              <w:rPr>
                <w:rFonts w:hint="eastAsia"/>
              </w:rPr>
              <w:t>実施日時・場所</w:t>
            </w:r>
          </w:p>
        </w:tc>
        <w:tc>
          <w:tcPr>
            <w:tcW w:w="6677" w:type="dxa"/>
            <w:vAlign w:val="center"/>
          </w:tcPr>
          <w:p w14:paraId="4BFE7F08" w14:textId="77777777" w:rsidR="00F57F2C" w:rsidRPr="00773E3A" w:rsidRDefault="00F57F2C" w:rsidP="00194A6B">
            <w:pPr>
              <w:rPr>
                <w:color w:val="0070C0"/>
              </w:rPr>
            </w:pPr>
            <w:r w:rsidRPr="00773E3A">
              <w:rPr>
                <w:rFonts w:hint="eastAsia"/>
                <w:color w:val="0070C0"/>
              </w:rPr>
              <w:t>20XX</w:t>
            </w:r>
            <w:r w:rsidRPr="00773E3A">
              <w:rPr>
                <w:rFonts w:hint="eastAsia"/>
                <w:color w:val="0070C0"/>
              </w:rPr>
              <w:t>年</w:t>
            </w:r>
            <w:r w:rsidRPr="00773E3A">
              <w:rPr>
                <w:rFonts w:hint="eastAsia"/>
                <w:color w:val="0070C0"/>
              </w:rPr>
              <w:t>10</w:t>
            </w:r>
            <w:r w:rsidRPr="00773E3A">
              <w:rPr>
                <w:rFonts w:hint="eastAsia"/>
                <w:color w:val="0070C0"/>
              </w:rPr>
              <w:t>月</w:t>
            </w:r>
            <w:r w:rsidRPr="00773E3A">
              <w:rPr>
                <w:rFonts w:hint="eastAsia"/>
                <w:color w:val="0070C0"/>
              </w:rPr>
              <w:t>1</w:t>
            </w:r>
            <w:r w:rsidRPr="00773E3A">
              <w:rPr>
                <w:rFonts w:hint="eastAsia"/>
                <w:color w:val="0070C0"/>
              </w:rPr>
              <w:t>日</w:t>
            </w:r>
            <w:r>
              <w:rPr>
                <w:rFonts w:hint="eastAsia"/>
                <w:color w:val="0070C0"/>
              </w:rPr>
              <w:t>（月）</w:t>
            </w:r>
            <w:r w:rsidRPr="00773E3A">
              <w:rPr>
                <w:rFonts w:hint="eastAsia"/>
                <w:color w:val="0070C0"/>
              </w:rPr>
              <w:t>～</w:t>
            </w:r>
            <w:r w:rsidRPr="00773E3A">
              <w:rPr>
                <w:rFonts w:hint="eastAsia"/>
                <w:color w:val="0070C0"/>
              </w:rPr>
              <w:t>10</w:t>
            </w:r>
            <w:r w:rsidRPr="00773E3A">
              <w:rPr>
                <w:rFonts w:hint="eastAsia"/>
                <w:color w:val="0070C0"/>
              </w:rPr>
              <w:t>月</w:t>
            </w:r>
            <w:r w:rsidRPr="00773E3A">
              <w:rPr>
                <w:rFonts w:hint="eastAsia"/>
                <w:color w:val="0070C0"/>
              </w:rPr>
              <w:t>2</w:t>
            </w:r>
            <w:r w:rsidRPr="00773E3A">
              <w:rPr>
                <w:rFonts w:hint="eastAsia"/>
                <w:color w:val="0070C0"/>
              </w:rPr>
              <w:t>日</w:t>
            </w:r>
            <w:r>
              <w:rPr>
                <w:rFonts w:hint="eastAsia"/>
                <w:color w:val="0070C0"/>
              </w:rPr>
              <w:t>（火）</w:t>
            </w:r>
          </w:p>
          <w:p w14:paraId="7D5C3EF4" w14:textId="09E8624F" w:rsidR="00F57F2C" w:rsidRPr="00773E3A" w:rsidRDefault="00F57F2C" w:rsidP="00194A6B">
            <w:pPr>
              <w:rPr>
                <w:color w:val="0070C0"/>
              </w:rPr>
            </w:pPr>
            <w:r w:rsidRPr="00773E3A">
              <w:rPr>
                <w:rFonts w:hint="eastAsia"/>
                <w:color w:val="0070C0"/>
              </w:rPr>
              <w:t>国立成育医療研究センター</w:t>
            </w:r>
            <w:r w:rsidRPr="00773E3A">
              <w:rPr>
                <w:rFonts w:hint="eastAsia"/>
                <w:color w:val="0070C0"/>
              </w:rPr>
              <w:t>XXXX</w:t>
            </w:r>
            <w:r w:rsidRPr="00773E3A">
              <w:rPr>
                <w:rFonts w:hint="eastAsia"/>
                <w:color w:val="0070C0"/>
              </w:rPr>
              <w:t>科</w:t>
            </w:r>
          </w:p>
        </w:tc>
      </w:tr>
      <w:tr w:rsidR="00F57F2C" w:rsidRPr="00C170A2" w14:paraId="74E10D94" w14:textId="77777777" w:rsidTr="00F57F2C">
        <w:trPr>
          <w:cantSplit/>
          <w:trHeight w:val="383"/>
        </w:trPr>
        <w:tc>
          <w:tcPr>
            <w:tcW w:w="2863" w:type="dxa"/>
            <w:vAlign w:val="center"/>
          </w:tcPr>
          <w:p w14:paraId="5F63E931" w14:textId="36FC4105" w:rsidR="00F57F2C" w:rsidRPr="00F57F2C" w:rsidRDefault="00327036" w:rsidP="000F0712">
            <w:r>
              <w:rPr>
                <w:rFonts w:hint="eastAsia"/>
              </w:rPr>
              <w:t>モニタリング</w:t>
            </w:r>
            <w:r w:rsidR="00F57F2C">
              <w:rPr>
                <w:rFonts w:hint="eastAsia"/>
              </w:rPr>
              <w:t>方法</w:t>
            </w:r>
          </w:p>
        </w:tc>
        <w:tc>
          <w:tcPr>
            <w:tcW w:w="6677" w:type="dxa"/>
            <w:vAlign w:val="center"/>
          </w:tcPr>
          <w:p w14:paraId="16F5F5BD" w14:textId="7346EEB5" w:rsidR="00F57F2C" w:rsidRPr="00773E3A" w:rsidRDefault="00F57F2C" w:rsidP="00F23337">
            <w:pPr>
              <w:rPr>
                <w:color w:val="0070C0"/>
              </w:rPr>
            </w:pPr>
            <w:r w:rsidRPr="00F57F2C">
              <w:rPr>
                <w:rFonts w:hint="eastAsia"/>
                <w:color w:val="0070C0"/>
              </w:rPr>
              <w:t>□訪問　□電話　□</w:t>
            </w:r>
            <w:r w:rsidRPr="00F57F2C">
              <w:rPr>
                <w:rFonts w:hint="eastAsia"/>
                <w:color w:val="0070C0"/>
              </w:rPr>
              <w:t>FAX</w:t>
            </w:r>
            <w:r w:rsidRPr="00F57F2C">
              <w:rPr>
                <w:rFonts w:hint="eastAsia"/>
                <w:color w:val="0070C0"/>
              </w:rPr>
              <w:t xml:space="preserve">　□</w:t>
            </w:r>
            <w:r w:rsidRPr="00F57F2C">
              <w:rPr>
                <w:rFonts w:hint="eastAsia"/>
                <w:color w:val="0070C0"/>
              </w:rPr>
              <w:t>E-mail</w:t>
            </w:r>
            <w:r w:rsidRPr="00F57F2C">
              <w:rPr>
                <w:rFonts w:hint="eastAsia"/>
                <w:color w:val="0070C0"/>
              </w:rPr>
              <w:t xml:space="preserve">　□その他（　　　　　　　　）</w:t>
            </w:r>
          </w:p>
        </w:tc>
      </w:tr>
      <w:tr w:rsidR="000F0712" w:rsidRPr="00C170A2" w14:paraId="37E56E76" w14:textId="77777777" w:rsidTr="00F57F2C">
        <w:trPr>
          <w:cantSplit/>
          <w:trHeight w:val="404"/>
        </w:trPr>
        <w:tc>
          <w:tcPr>
            <w:tcW w:w="2863" w:type="dxa"/>
            <w:vAlign w:val="center"/>
          </w:tcPr>
          <w:p w14:paraId="2B101C66" w14:textId="592D67BD" w:rsidR="000F0712" w:rsidRPr="00C170A2" w:rsidRDefault="00B65205" w:rsidP="000F0712">
            <w:pPr>
              <w:ind w:right="34"/>
            </w:pPr>
            <w:r>
              <w:rPr>
                <w:rFonts w:hint="eastAsia"/>
              </w:rPr>
              <w:t>サイト</w:t>
            </w:r>
            <w:r w:rsidR="00616C9D">
              <w:rPr>
                <w:rFonts w:hint="eastAsia"/>
              </w:rPr>
              <w:t>モニタ</w:t>
            </w:r>
            <w:r>
              <w:rPr>
                <w:rFonts w:hint="eastAsia"/>
              </w:rPr>
              <w:t>リング担当者</w:t>
            </w:r>
            <w:r w:rsidR="00616C9D">
              <w:rPr>
                <w:rFonts w:hint="eastAsia"/>
              </w:rPr>
              <w:t>の所属・氏名</w:t>
            </w:r>
          </w:p>
        </w:tc>
        <w:tc>
          <w:tcPr>
            <w:tcW w:w="6677" w:type="dxa"/>
            <w:vAlign w:val="center"/>
          </w:tcPr>
          <w:p w14:paraId="241E4262" w14:textId="5A46013C" w:rsidR="000F0712" w:rsidRPr="006D3624" w:rsidRDefault="006D3624" w:rsidP="00F23337">
            <w:pPr>
              <w:rPr>
                <w:color w:val="FF0000"/>
              </w:rPr>
            </w:pPr>
            <w:r w:rsidRPr="006D3624">
              <w:rPr>
                <w:rFonts w:hint="eastAsia"/>
                <w:color w:val="FF0000"/>
              </w:rPr>
              <w:t>複数で実施した場合は、全員の所属・氏名を記載する。</w:t>
            </w:r>
          </w:p>
        </w:tc>
      </w:tr>
      <w:tr w:rsidR="009D2D78" w:rsidRPr="007C495A" w14:paraId="082C2FA2" w14:textId="77777777" w:rsidTr="00F57F2C">
        <w:trPr>
          <w:cantSplit/>
          <w:trHeight w:val="404"/>
        </w:trPr>
        <w:tc>
          <w:tcPr>
            <w:tcW w:w="2863" w:type="dxa"/>
            <w:vAlign w:val="center"/>
          </w:tcPr>
          <w:p w14:paraId="19DF5FFA" w14:textId="4EA6E7E3" w:rsidR="009D2D78" w:rsidRDefault="00616C9D" w:rsidP="000F0712">
            <w:pPr>
              <w:ind w:right="34"/>
            </w:pPr>
            <w:r>
              <w:rPr>
                <w:rFonts w:hint="eastAsia"/>
              </w:rPr>
              <w:t>実施医療機関の対応者</w:t>
            </w:r>
          </w:p>
        </w:tc>
        <w:tc>
          <w:tcPr>
            <w:tcW w:w="6677" w:type="dxa"/>
            <w:vAlign w:val="center"/>
          </w:tcPr>
          <w:p w14:paraId="2971A74E" w14:textId="056E23CA" w:rsidR="009D2D78" w:rsidRPr="00773E3A" w:rsidRDefault="00124F60" w:rsidP="00F23337">
            <w:pPr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研究責任医師　●●医師</w:t>
            </w:r>
            <w:r w:rsidR="000E59BD">
              <w:rPr>
                <w:rFonts w:hint="eastAsia"/>
                <w:color w:val="0070C0"/>
              </w:rPr>
              <w:t>、</w:t>
            </w:r>
            <w:r w:rsidR="007C495A">
              <w:rPr>
                <w:rFonts w:hint="eastAsia"/>
                <w:color w:val="0070C0"/>
              </w:rPr>
              <w:t>研究</w:t>
            </w:r>
            <w:r w:rsidR="000E59BD">
              <w:rPr>
                <w:rFonts w:hint="eastAsia"/>
                <w:color w:val="0070C0"/>
              </w:rPr>
              <w:t>事務局○○</w:t>
            </w:r>
            <w:r w:rsidR="002D2384">
              <w:rPr>
                <w:rFonts w:hint="eastAsia"/>
                <w:color w:val="0070C0"/>
              </w:rPr>
              <w:t>氏</w:t>
            </w:r>
          </w:p>
        </w:tc>
      </w:tr>
    </w:tbl>
    <w:p w14:paraId="6860F2AB" w14:textId="77777777" w:rsidR="000F0712" w:rsidRPr="00C170A2" w:rsidRDefault="000F0712" w:rsidP="00B95FC1">
      <w:pPr>
        <w:ind w:firstLineChars="50" w:firstLine="110"/>
        <w:rPr>
          <w:sz w:val="22"/>
        </w:rPr>
      </w:pPr>
    </w:p>
    <w:p w14:paraId="6F7F3EFE" w14:textId="6687BA39" w:rsidR="00E30FF7" w:rsidRPr="00C170A2" w:rsidRDefault="00466975" w:rsidP="00E30FF7">
      <w:pPr>
        <w:widowControl/>
        <w:ind w:firstLineChars="50" w:firstLine="105"/>
        <w:rPr>
          <w:rFonts w:ascii="ＭＳ 明朝" w:hAnsi="MS UI Gothic"/>
        </w:rPr>
      </w:pPr>
      <w:r>
        <w:rPr>
          <w:rFonts w:ascii="ＭＳ 明朝" w:hAnsi="MS UI Gothic" w:hint="eastAsia"/>
        </w:rPr>
        <w:t>モニタリング結果の概要</w:t>
      </w:r>
    </w:p>
    <w:tbl>
      <w:tblPr>
        <w:tblW w:w="951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54"/>
        <w:gridCol w:w="6662"/>
      </w:tblGrid>
      <w:tr w:rsidR="006B3B36" w:rsidRPr="00C170A2" w14:paraId="6F7F3F02" w14:textId="77777777" w:rsidTr="006B3B36">
        <w:tc>
          <w:tcPr>
            <w:tcW w:w="2854" w:type="dxa"/>
            <w:vAlign w:val="center"/>
          </w:tcPr>
          <w:p w14:paraId="6F7F3EFF" w14:textId="6692F3E7" w:rsidR="006B3B36" w:rsidRPr="00C170A2" w:rsidRDefault="006B3B36" w:rsidP="00F3203A">
            <w:pPr>
              <w:widowControl/>
              <w:jc w:val="center"/>
              <w:rPr>
                <w:rFonts w:ascii="ＭＳ 明朝" w:hAnsi="MS UI Gothic"/>
              </w:rPr>
            </w:pPr>
            <w:r>
              <w:rPr>
                <w:rFonts w:ascii="ＭＳ 明朝" w:hAnsi="MS UI Gothic" w:hint="eastAsia"/>
              </w:rPr>
              <w:t>項目</w:t>
            </w:r>
          </w:p>
        </w:tc>
        <w:tc>
          <w:tcPr>
            <w:tcW w:w="6662" w:type="dxa"/>
            <w:vAlign w:val="center"/>
          </w:tcPr>
          <w:p w14:paraId="6F7F3F01" w14:textId="1306547E" w:rsidR="006B3B36" w:rsidRPr="00C170A2" w:rsidRDefault="006B3B36" w:rsidP="00F3203A">
            <w:pPr>
              <w:widowControl/>
              <w:jc w:val="center"/>
              <w:rPr>
                <w:rFonts w:ascii="ＭＳ 明朝" w:hAnsi="MS UI Gothic"/>
              </w:rPr>
            </w:pPr>
            <w:r>
              <w:rPr>
                <w:rFonts w:ascii="ＭＳ 明朝" w:hAnsi="MS UI Gothic" w:hint="eastAsia"/>
              </w:rPr>
              <w:t>概要</w:t>
            </w:r>
          </w:p>
        </w:tc>
      </w:tr>
      <w:tr w:rsidR="006B3B36" w:rsidRPr="00C170A2" w14:paraId="6F7F3F06" w14:textId="77777777" w:rsidTr="006B3B36">
        <w:trPr>
          <w:trHeight w:val="521"/>
        </w:trPr>
        <w:tc>
          <w:tcPr>
            <w:tcW w:w="2854" w:type="dxa"/>
            <w:vAlign w:val="center"/>
          </w:tcPr>
          <w:p w14:paraId="6F7F3F03" w14:textId="2D498A39" w:rsidR="006B3B36" w:rsidRPr="00C170A2" w:rsidRDefault="006B3B36" w:rsidP="00F3203A">
            <w:pPr>
              <w:widowControl/>
              <w:rPr>
                <w:rFonts w:ascii="ＭＳ 明朝" w:hAnsi="MS UI Gothic"/>
              </w:rPr>
            </w:pPr>
            <w:r>
              <w:rPr>
                <w:rFonts w:ascii="ＭＳ 明朝" w:hAnsi="MS UI Gothic" w:hint="eastAsia"/>
              </w:rPr>
              <w:t>モニタリング項目</w:t>
            </w:r>
          </w:p>
        </w:tc>
        <w:tc>
          <w:tcPr>
            <w:tcW w:w="6662" w:type="dxa"/>
            <w:vAlign w:val="center"/>
          </w:tcPr>
          <w:p w14:paraId="6F7F3F05" w14:textId="53F94832" w:rsidR="00042D8E" w:rsidRPr="00B46236" w:rsidRDefault="00B46236" w:rsidP="00B46236">
            <w:pPr>
              <w:widowControl/>
              <w:rPr>
                <w:rFonts w:ascii="ＭＳ 明朝" w:hAnsi="MS UI Gothic"/>
                <w:color w:val="FF0000"/>
              </w:rPr>
            </w:pPr>
            <w:r w:rsidRPr="00B46236">
              <w:rPr>
                <w:rFonts w:ascii="ＭＳ 明朝" w:hAnsi="MS UI Gothic" w:hint="eastAsia"/>
                <w:color w:val="FF0000"/>
              </w:rPr>
              <w:t>本研究の実施体制の確認等のモニタリング</w:t>
            </w:r>
            <w:r w:rsidR="00753466">
              <w:rPr>
                <w:rFonts w:ascii="ＭＳ 明朝" w:hAnsi="MS UI Gothic" w:hint="eastAsia"/>
                <w:color w:val="FF0000"/>
              </w:rPr>
              <w:t>計画書で規定した</w:t>
            </w:r>
            <w:r w:rsidRPr="00B46236">
              <w:rPr>
                <w:rFonts w:ascii="ＭＳ 明朝" w:hAnsi="MS UI Gothic" w:hint="eastAsia"/>
                <w:color w:val="FF0000"/>
              </w:rPr>
              <w:t>実施項目及びその結果を記載する。</w:t>
            </w:r>
          </w:p>
        </w:tc>
      </w:tr>
      <w:tr w:rsidR="006B3B36" w:rsidRPr="00C170A2" w14:paraId="2965127D" w14:textId="77777777" w:rsidTr="006B3B36">
        <w:trPr>
          <w:trHeight w:val="553"/>
        </w:trPr>
        <w:tc>
          <w:tcPr>
            <w:tcW w:w="2854" w:type="dxa"/>
            <w:vAlign w:val="center"/>
          </w:tcPr>
          <w:p w14:paraId="0C57A72E" w14:textId="57DBA8F8" w:rsidR="006B3B36" w:rsidRPr="00C170A2" w:rsidRDefault="006B3B36" w:rsidP="00F3203A">
            <w:pPr>
              <w:widowControl/>
              <w:rPr>
                <w:rFonts w:ascii="ＭＳ 明朝" w:hAnsi="MS UI Gothic"/>
              </w:rPr>
            </w:pPr>
            <w:r>
              <w:rPr>
                <w:rFonts w:ascii="ＭＳ 明朝" w:hAnsi="MS UI Gothic" w:hint="eastAsia"/>
              </w:rPr>
              <w:t>発見された重要な事項</w:t>
            </w:r>
            <w:r w:rsidR="00DD1A8C">
              <w:rPr>
                <w:rFonts w:ascii="ＭＳ 明朝" w:hAnsi="MS UI Gothic" w:hint="eastAsia"/>
              </w:rPr>
              <w:t>（疾病等、不適合等）</w:t>
            </w:r>
          </w:p>
        </w:tc>
        <w:tc>
          <w:tcPr>
            <w:tcW w:w="6662" w:type="dxa"/>
            <w:vAlign w:val="center"/>
          </w:tcPr>
          <w:p w14:paraId="5ACDEF60" w14:textId="5FB338FE" w:rsidR="00B46236" w:rsidRPr="00753466" w:rsidRDefault="00AC000C" w:rsidP="00B46236">
            <w:pPr>
              <w:widowControl/>
              <w:rPr>
                <w:rFonts w:ascii="ＭＳ 明朝" w:hAnsi="MS UI Gothic"/>
                <w:color w:val="FF0000"/>
              </w:rPr>
            </w:pPr>
            <w:r w:rsidRPr="00753466">
              <w:rPr>
                <w:rFonts w:ascii="ＭＳ 明朝" w:hAnsi="MS UI Gothic" w:hint="eastAsia"/>
                <w:color w:val="FF0000"/>
              </w:rPr>
              <w:t>重篤な疾病等の報告漏れ</w:t>
            </w:r>
            <w:r w:rsidR="00753466" w:rsidRPr="00753466">
              <w:rPr>
                <w:rFonts w:ascii="ＭＳ 明朝" w:hAnsi="MS UI Gothic" w:hint="eastAsia"/>
                <w:color w:val="FF0000"/>
              </w:rPr>
              <w:t>、認められた</w:t>
            </w:r>
            <w:r w:rsidRPr="00753466">
              <w:rPr>
                <w:rFonts w:ascii="ＭＳ 明朝" w:hAnsi="MS UI Gothic" w:hint="eastAsia"/>
                <w:color w:val="FF0000"/>
              </w:rPr>
              <w:t>重大な不適合</w:t>
            </w:r>
            <w:r w:rsidR="00753466" w:rsidRPr="00753466">
              <w:rPr>
                <w:rFonts w:ascii="ＭＳ 明朝" w:hAnsi="MS UI Gothic" w:hint="eastAsia"/>
                <w:color w:val="FF0000"/>
              </w:rPr>
              <w:t>について詳細に記載する。</w:t>
            </w:r>
          </w:p>
        </w:tc>
      </w:tr>
      <w:tr w:rsidR="006B3B36" w:rsidRPr="00C170A2" w14:paraId="0197D66A" w14:textId="77777777" w:rsidTr="006B3B36">
        <w:trPr>
          <w:trHeight w:val="553"/>
        </w:trPr>
        <w:tc>
          <w:tcPr>
            <w:tcW w:w="2854" w:type="dxa"/>
            <w:vAlign w:val="center"/>
          </w:tcPr>
          <w:p w14:paraId="120ADBF7" w14:textId="3ACCA2D5" w:rsidR="006B3B36" w:rsidRDefault="006B3B36" w:rsidP="00F3203A">
            <w:pPr>
              <w:widowControl/>
              <w:rPr>
                <w:rFonts w:ascii="ＭＳ 明朝" w:hAnsi="MS UI Gothic"/>
              </w:rPr>
            </w:pPr>
            <w:r>
              <w:rPr>
                <w:rFonts w:ascii="ＭＳ 明朝" w:hAnsi="MS UI Gothic" w:hint="eastAsia"/>
              </w:rPr>
              <w:t>研究責任医師等との協議内容</w:t>
            </w:r>
          </w:p>
        </w:tc>
        <w:tc>
          <w:tcPr>
            <w:tcW w:w="6662" w:type="dxa"/>
            <w:vAlign w:val="center"/>
          </w:tcPr>
          <w:p w14:paraId="7004C21D" w14:textId="44F98D6C" w:rsidR="006B3B36" w:rsidRPr="00C170A2" w:rsidRDefault="00A4793C" w:rsidP="00F3203A">
            <w:pPr>
              <w:widowControl/>
              <w:rPr>
                <w:rFonts w:ascii="ＭＳ 明朝" w:hAnsi="MS UI Gothic"/>
              </w:rPr>
            </w:pPr>
            <w:r w:rsidRPr="00A4793C">
              <w:rPr>
                <w:rFonts w:ascii="ＭＳ 明朝" w:hAnsi="MS UI Gothic" w:hint="eastAsia"/>
                <w:color w:val="FF0000"/>
              </w:rPr>
              <w:t>発見された</w:t>
            </w:r>
            <w:r w:rsidR="00B46236">
              <w:rPr>
                <w:rFonts w:ascii="ＭＳ 明朝" w:hAnsi="MS UI Gothic" w:hint="eastAsia"/>
                <w:color w:val="FF0000"/>
              </w:rPr>
              <w:t>逸脱や不適合</w:t>
            </w:r>
            <w:r w:rsidRPr="00A4793C">
              <w:rPr>
                <w:rFonts w:ascii="ＭＳ 明朝" w:hAnsi="MS UI Gothic" w:hint="eastAsia"/>
                <w:color w:val="FF0000"/>
              </w:rPr>
              <w:t>に関する</w:t>
            </w:r>
            <w:r w:rsidR="00B46236">
              <w:rPr>
                <w:rFonts w:ascii="ＭＳ 明朝" w:hAnsi="MS UI Gothic" w:hint="eastAsia"/>
                <w:color w:val="FF0000"/>
              </w:rPr>
              <w:t>原因究明と</w:t>
            </w:r>
            <w:r w:rsidRPr="00A4793C">
              <w:rPr>
                <w:rFonts w:ascii="ＭＳ 明朝" w:hAnsi="MS UI Gothic" w:hint="eastAsia"/>
                <w:color w:val="FF0000"/>
              </w:rPr>
              <w:t>協議内容を記載する。</w:t>
            </w:r>
          </w:p>
        </w:tc>
      </w:tr>
      <w:tr w:rsidR="006B3B36" w:rsidRPr="00C170A2" w14:paraId="559845D9" w14:textId="77777777" w:rsidTr="006B3B36">
        <w:trPr>
          <w:trHeight w:val="553"/>
        </w:trPr>
        <w:tc>
          <w:tcPr>
            <w:tcW w:w="2854" w:type="dxa"/>
            <w:vAlign w:val="center"/>
          </w:tcPr>
          <w:p w14:paraId="67DD3BED" w14:textId="3433A6AF" w:rsidR="006B3B36" w:rsidRPr="00C170A2" w:rsidRDefault="006B3B36" w:rsidP="00F3203A">
            <w:pPr>
              <w:widowControl/>
              <w:rPr>
                <w:rFonts w:ascii="ＭＳ 明朝" w:hAnsi="MS UI Gothic"/>
              </w:rPr>
            </w:pPr>
            <w:r>
              <w:rPr>
                <w:rFonts w:ascii="ＭＳ 明朝" w:hAnsi="MS UI Gothic" w:hint="eastAsia"/>
              </w:rPr>
              <w:t>講じられた若しくは講じられる予定の措置</w:t>
            </w:r>
          </w:p>
        </w:tc>
        <w:tc>
          <w:tcPr>
            <w:tcW w:w="6662" w:type="dxa"/>
            <w:vAlign w:val="center"/>
          </w:tcPr>
          <w:p w14:paraId="11D28DD8" w14:textId="25BCB40D" w:rsidR="006B3B36" w:rsidRPr="00B46236" w:rsidRDefault="00A4793C" w:rsidP="00F3203A">
            <w:pPr>
              <w:widowControl/>
              <w:rPr>
                <w:rFonts w:ascii="ＭＳ 明朝" w:hAnsi="MS UI Gothic"/>
                <w:color w:val="FF0000"/>
              </w:rPr>
            </w:pPr>
            <w:r w:rsidRPr="00B46236">
              <w:rPr>
                <w:rFonts w:ascii="ＭＳ 明朝" w:hAnsi="MS UI Gothic" w:hint="eastAsia"/>
                <w:color w:val="FF0000"/>
              </w:rPr>
              <w:t>重要な問題点に対する是正措置及び予防</w:t>
            </w:r>
            <w:bookmarkStart w:id="0" w:name="_GoBack"/>
            <w:bookmarkEnd w:id="0"/>
            <w:r w:rsidRPr="00B46236">
              <w:rPr>
                <w:rFonts w:ascii="ＭＳ 明朝" w:hAnsi="MS UI Gothic" w:hint="eastAsia"/>
                <w:color w:val="FF0000"/>
              </w:rPr>
              <w:t>措置について</w:t>
            </w:r>
            <w:r w:rsidR="00B46236">
              <w:rPr>
                <w:rFonts w:ascii="ＭＳ 明朝" w:hAnsi="MS UI Gothic" w:hint="eastAsia"/>
                <w:color w:val="FF0000"/>
              </w:rPr>
              <w:t>記載する。</w:t>
            </w:r>
          </w:p>
        </w:tc>
      </w:tr>
      <w:tr w:rsidR="006B3B36" w:rsidRPr="00C170A2" w14:paraId="3C5C7B9D" w14:textId="77777777" w:rsidTr="006B3B36">
        <w:trPr>
          <w:trHeight w:val="553"/>
        </w:trPr>
        <w:tc>
          <w:tcPr>
            <w:tcW w:w="2854" w:type="dxa"/>
            <w:vAlign w:val="center"/>
          </w:tcPr>
          <w:p w14:paraId="6E1DFA9E" w14:textId="6D5FB2A1" w:rsidR="006B3B36" w:rsidRDefault="00EC29BA" w:rsidP="00EC29BA">
            <w:pPr>
              <w:widowControl/>
              <w:rPr>
                <w:rFonts w:ascii="ＭＳ 明朝" w:hAnsi="MS UI Gothic"/>
              </w:rPr>
            </w:pPr>
            <w:r>
              <w:rPr>
                <w:rFonts w:ascii="ＭＳ 明朝" w:hAnsi="MS UI Gothic" w:hint="eastAsia"/>
              </w:rPr>
              <w:t>モニタリング担当者</w:t>
            </w:r>
            <w:r w:rsidR="006B3B36">
              <w:rPr>
                <w:rFonts w:ascii="ＭＳ 明朝" w:hAnsi="MS UI Gothic" w:hint="eastAsia"/>
              </w:rPr>
              <w:t>の見解</w:t>
            </w:r>
          </w:p>
        </w:tc>
        <w:tc>
          <w:tcPr>
            <w:tcW w:w="6662" w:type="dxa"/>
            <w:vAlign w:val="center"/>
          </w:tcPr>
          <w:p w14:paraId="0523756D" w14:textId="7BCAF9DB" w:rsidR="006B3B36" w:rsidRPr="00B46236" w:rsidRDefault="00B46236" w:rsidP="00F3203A">
            <w:pPr>
              <w:widowControl/>
              <w:rPr>
                <w:rFonts w:ascii="ＭＳ 明朝" w:hAnsi="MS UI Gothic"/>
                <w:color w:val="FF0000"/>
              </w:rPr>
            </w:pPr>
            <w:r w:rsidRPr="00B46236">
              <w:rPr>
                <w:rFonts w:ascii="ＭＳ 明朝" w:hAnsi="MS UI Gothic" w:hint="eastAsia"/>
                <w:color w:val="FF0000"/>
              </w:rPr>
              <w:t>今後のモニタリング計画の変更の必要性などを記載する。</w:t>
            </w:r>
          </w:p>
        </w:tc>
      </w:tr>
    </w:tbl>
    <w:p w14:paraId="6F7F3F17" w14:textId="3A57C37B" w:rsidR="00E30FF7" w:rsidRPr="006D3624" w:rsidRDefault="006D3624" w:rsidP="001F5E24">
      <w:pPr>
        <w:rPr>
          <w:color w:val="FF0000"/>
          <w:sz w:val="20"/>
        </w:rPr>
      </w:pPr>
      <w:r w:rsidRPr="006D3624">
        <w:rPr>
          <w:rFonts w:hint="eastAsia"/>
          <w:color w:val="FF0000"/>
          <w:sz w:val="20"/>
        </w:rPr>
        <w:t>＜</w:t>
      </w:r>
      <w:r w:rsidR="00F65CB7" w:rsidRPr="006D3624">
        <w:rPr>
          <w:rFonts w:hint="eastAsia"/>
          <w:color w:val="FF0000"/>
          <w:sz w:val="20"/>
        </w:rPr>
        <w:t>必要に応じて項目を追加する。</w:t>
      </w:r>
      <w:r w:rsidR="000F0712" w:rsidRPr="006D3624">
        <w:rPr>
          <w:rFonts w:hint="eastAsia"/>
          <w:color w:val="FF0000"/>
          <w:sz w:val="20"/>
        </w:rPr>
        <w:t>モニタリング結果の概要は別紙を添付しても差し支えない。</w:t>
      </w:r>
      <w:r w:rsidRPr="006D3624">
        <w:rPr>
          <w:rFonts w:hint="eastAsia"/>
          <w:color w:val="FF0000"/>
          <w:sz w:val="20"/>
        </w:rPr>
        <w:t>別紙を添付する場合はその旨記載する。＞</w:t>
      </w:r>
    </w:p>
    <w:p w14:paraId="6F7F3F18" w14:textId="777E7BDC" w:rsidR="00480EA6" w:rsidRDefault="00480EA6" w:rsidP="001F5E24"/>
    <w:p w14:paraId="427F7124" w14:textId="77777777" w:rsidR="00480EA6" w:rsidRPr="00480EA6" w:rsidRDefault="00480EA6" w:rsidP="00480EA6"/>
    <w:p w14:paraId="4A62967D" w14:textId="2E245C1A" w:rsidR="00B83245" w:rsidRPr="00480EA6" w:rsidRDefault="00480EA6" w:rsidP="00480EA6">
      <w:pPr>
        <w:tabs>
          <w:tab w:val="left" w:pos="3072"/>
        </w:tabs>
      </w:pPr>
      <w:r>
        <w:tab/>
      </w:r>
    </w:p>
    <w:sectPr w:rsidR="00B83245" w:rsidRPr="00480EA6" w:rsidSect="00A4793C">
      <w:headerReference w:type="default" r:id="rId11"/>
      <w:footerReference w:type="default" r:id="rId12"/>
      <w:pgSz w:w="11906" w:h="16838" w:code="9"/>
      <w:pgMar w:top="720" w:right="720" w:bottom="720" w:left="1134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E275D" w14:textId="77777777" w:rsidR="008C0504" w:rsidRDefault="008C0504">
      <w:r>
        <w:separator/>
      </w:r>
    </w:p>
  </w:endnote>
  <w:endnote w:type="continuationSeparator" w:id="0">
    <w:p w14:paraId="06F5210F" w14:textId="77777777" w:rsidR="008C0504" w:rsidRDefault="008C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39122" w14:textId="32179444" w:rsidR="0043722E" w:rsidRPr="005338C9" w:rsidRDefault="006D3624" w:rsidP="005C4708">
    <w:pPr>
      <w:pStyle w:val="ae"/>
      <w:jc w:val="left"/>
      <w:rPr>
        <w:color w:val="FF0000"/>
      </w:rPr>
    </w:pPr>
    <w:r>
      <w:rPr>
        <w:rFonts w:hint="eastAsia"/>
        <w:color w:val="FF0000"/>
      </w:rPr>
      <w:t xml:space="preserve">ひな型の版数・作成年月日：　</w:t>
    </w:r>
    <w:r w:rsidR="00A178C0" w:rsidRPr="005338C9">
      <w:rPr>
        <w:rFonts w:hint="eastAsia"/>
        <w:color w:val="FF0000"/>
      </w:rPr>
      <w:t>第</w:t>
    </w:r>
    <w:r w:rsidR="00C24C68">
      <w:rPr>
        <w:color w:val="FF0000"/>
      </w:rPr>
      <w:t>5</w:t>
    </w:r>
    <w:r w:rsidR="00A178C0" w:rsidRPr="005338C9">
      <w:rPr>
        <w:rFonts w:hint="eastAsia"/>
        <w:color w:val="FF0000"/>
      </w:rPr>
      <w:t>.0</w:t>
    </w:r>
    <w:r w:rsidR="00A178C0" w:rsidRPr="005338C9">
      <w:rPr>
        <w:rFonts w:hint="eastAsia"/>
        <w:color w:val="FF0000"/>
      </w:rPr>
      <w:t xml:space="preserve">版　</w:t>
    </w:r>
    <w:r w:rsidR="00A178C0" w:rsidRPr="005338C9">
      <w:rPr>
        <w:rFonts w:hint="eastAsia"/>
        <w:color w:val="FF0000"/>
      </w:rPr>
      <w:t>20</w:t>
    </w:r>
    <w:r w:rsidR="005F46CC">
      <w:rPr>
        <w:rFonts w:hint="eastAsia"/>
        <w:color w:val="FF0000"/>
      </w:rPr>
      <w:t>2</w:t>
    </w:r>
    <w:r w:rsidR="00480EA6">
      <w:rPr>
        <w:color w:val="FF0000"/>
      </w:rPr>
      <w:t>6</w:t>
    </w:r>
    <w:r w:rsidR="00A178C0" w:rsidRPr="005338C9">
      <w:rPr>
        <w:rFonts w:hint="eastAsia"/>
        <w:color w:val="FF0000"/>
      </w:rPr>
      <w:t>年</w:t>
    </w:r>
    <w:r w:rsidR="00480EA6">
      <w:rPr>
        <w:rFonts w:hint="eastAsia"/>
        <w:color w:val="FF0000"/>
      </w:rPr>
      <w:t>1</w:t>
    </w:r>
    <w:r w:rsidR="00A178C0" w:rsidRPr="005338C9">
      <w:rPr>
        <w:rFonts w:hint="eastAsia"/>
        <w:color w:val="FF0000"/>
      </w:rPr>
      <w:t>月</w:t>
    </w:r>
    <w:r w:rsidR="00480EA6">
      <w:rPr>
        <w:rFonts w:hint="eastAsia"/>
        <w:color w:val="FF0000"/>
      </w:rPr>
      <w:t>2</w:t>
    </w:r>
    <w:r w:rsidR="00480EA6">
      <w:rPr>
        <w:color w:val="FF0000"/>
      </w:rPr>
      <w:t>9</w:t>
    </w:r>
    <w:r w:rsidR="00A178C0" w:rsidRPr="005338C9">
      <w:rPr>
        <w:rFonts w:hint="eastAsia"/>
        <w:color w:val="FF0000"/>
      </w:rPr>
      <w:t>日</w:t>
    </w:r>
    <w:r w:rsidR="0043722E">
      <w:rPr>
        <w:rFonts w:hint="eastAsia"/>
        <w:color w:val="FF0000"/>
      </w:rPr>
      <w:t xml:space="preserve">　</w:t>
    </w:r>
    <w:r w:rsidR="00314665">
      <w:rPr>
        <w:rFonts w:hint="eastAsia"/>
        <w:color w:val="FF0000"/>
      </w:rPr>
      <w:t>国立</w:t>
    </w:r>
    <w:r w:rsidR="00DE4B29">
      <w:rPr>
        <w:rFonts w:hint="eastAsia"/>
        <w:color w:val="FF0000"/>
      </w:rPr>
      <w:t xml:space="preserve">成育医療研究センター　</w:t>
    </w:r>
    <w:r w:rsidR="0043722E">
      <w:rPr>
        <w:rFonts w:hint="eastAsia"/>
        <w:color w:val="FF0000"/>
      </w:rPr>
      <w:t xml:space="preserve">臨床研究センター　</w:t>
    </w:r>
    <w:r w:rsidR="00C24C68">
      <w:rPr>
        <w:rFonts w:hint="eastAsia"/>
        <w:color w:val="FF0000"/>
      </w:rPr>
      <w:t>データサイエンス部門モニタリング</w:t>
    </w:r>
    <w:r w:rsidR="005F46CC">
      <w:rPr>
        <w:rFonts w:hint="eastAsia"/>
        <w:color w:val="FF0000"/>
      </w:rPr>
      <w:t>ユニット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530CC" w14:textId="77777777" w:rsidR="008C0504" w:rsidRDefault="008C0504">
      <w:r>
        <w:separator/>
      </w:r>
    </w:p>
  </w:footnote>
  <w:footnote w:type="continuationSeparator" w:id="0">
    <w:p w14:paraId="379F58DC" w14:textId="77777777" w:rsidR="008C0504" w:rsidRDefault="008C0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3F1E" w14:textId="6421C701" w:rsidR="009721F2" w:rsidRPr="005338C9" w:rsidRDefault="008C234B" w:rsidP="595F3DBD">
    <w:pPr>
      <w:pStyle w:val="ac"/>
      <w:jc w:val="left"/>
      <w:rPr>
        <w:color w:val="FF0000"/>
      </w:rPr>
    </w:pPr>
    <w:r>
      <w:rPr>
        <w:rFonts w:hint="eastAsia"/>
      </w:rPr>
      <w:t>参考</w:t>
    </w:r>
    <w:r w:rsidR="595F3DBD">
      <w:t>様式</w:t>
    </w:r>
    <w:r w:rsidR="595F3DBD">
      <w:t>3_</w:t>
    </w:r>
    <w:r w:rsidR="595F3DBD">
      <w:t>モニタリング報告書</w:t>
    </w:r>
    <w:r w:rsidR="595F3DBD">
      <w:t>_</w:t>
    </w:r>
    <w:r w:rsidR="595F3DBD">
      <w:t>サイトモニタリング</w:t>
    </w:r>
  </w:p>
  <w:p w14:paraId="6F7F3F1F" w14:textId="77777777" w:rsidR="009721F2" w:rsidRPr="009721F2" w:rsidRDefault="009721F2" w:rsidP="009721F2">
    <w:pPr>
      <w:pStyle w:val="ac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5526D8C"/>
    <w:lvl w:ilvl="0">
      <w:start w:val="1"/>
      <w:numFmt w:val="bullet"/>
      <w:pStyle w:val="2"/>
      <w:lvlText w:val=""/>
      <w:lvlJc w:val="left"/>
      <w:pPr>
        <w:tabs>
          <w:tab w:val="num" w:pos="1304"/>
        </w:tabs>
        <w:ind w:left="1304" w:hanging="17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9F03FE0"/>
    <w:lvl w:ilvl="0">
      <w:start w:val="1"/>
      <w:numFmt w:val="bullet"/>
      <w:pStyle w:val="a"/>
      <w:lvlText w:val=""/>
      <w:lvlJc w:val="left"/>
      <w:pPr>
        <w:ind w:left="987" w:hanging="42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3DA7BBE"/>
    <w:multiLevelType w:val="hybridMultilevel"/>
    <w:tmpl w:val="3C249152"/>
    <w:lvl w:ilvl="0" w:tplc="F92225E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FC5661"/>
    <w:multiLevelType w:val="hybridMultilevel"/>
    <w:tmpl w:val="A40294B2"/>
    <w:lvl w:ilvl="0" w:tplc="3B5E05B0">
      <w:start w:val="1"/>
      <w:numFmt w:val="lowerLetter"/>
      <w:pStyle w:val="a0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00BA9"/>
    <w:multiLevelType w:val="hybridMultilevel"/>
    <w:tmpl w:val="1B4A509A"/>
    <w:lvl w:ilvl="0" w:tplc="465CA33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8D61B9"/>
    <w:multiLevelType w:val="hybridMultilevel"/>
    <w:tmpl w:val="C4D26990"/>
    <w:lvl w:ilvl="0" w:tplc="FBDCEBC6">
      <w:start w:val="1"/>
      <w:numFmt w:val="decimal"/>
      <w:pStyle w:val="1"/>
      <w:lvlText w:val="(%1)"/>
      <w:lvlJc w:val="left"/>
      <w:pPr>
        <w:ind w:left="637" w:hanging="420"/>
      </w:pPr>
      <w:rPr>
        <w:rFonts w:hint="eastAsia"/>
      </w:rPr>
    </w:lvl>
    <w:lvl w:ilvl="1" w:tplc="6F2EC0D8">
      <w:start w:val="1"/>
      <w:numFmt w:val="decimalEnclosedCircle"/>
      <w:lvlText w:val="%2"/>
      <w:lvlJc w:val="left"/>
      <w:pPr>
        <w:ind w:left="780" w:hanging="360"/>
      </w:pPr>
      <w:rPr>
        <w:rFonts w:ascii="ＭＳ 明朝" w:hAnsi="ＭＳ 明朝" w:cs="ＭＳ 明朝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58C56C4"/>
    <w:multiLevelType w:val="hybridMultilevel"/>
    <w:tmpl w:val="A7E69BC6"/>
    <w:lvl w:ilvl="0" w:tplc="743EF286">
      <w:start w:val="1"/>
      <w:numFmt w:val="decimalFullWidth"/>
      <w:lvlText w:val="(%1)"/>
      <w:lvlJc w:val="left"/>
      <w:pPr>
        <w:ind w:left="420" w:hanging="420"/>
      </w:pPr>
      <w:rPr>
        <w:rFonts w:ascii="Century" w:eastAsia="ＭＳ 明朝" w:hAnsi="Century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E87DD4"/>
    <w:multiLevelType w:val="hybridMultilevel"/>
    <w:tmpl w:val="06DA452E"/>
    <w:lvl w:ilvl="0" w:tplc="CBBA30F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B150B8"/>
    <w:multiLevelType w:val="hybridMultilevel"/>
    <w:tmpl w:val="7CAC60A6"/>
    <w:lvl w:ilvl="0" w:tplc="2FB4618A">
      <w:start w:val="1"/>
      <w:numFmt w:val="bullet"/>
      <w:pStyle w:val="a1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7C02F6"/>
    <w:multiLevelType w:val="hybridMultilevel"/>
    <w:tmpl w:val="8646CFE0"/>
    <w:lvl w:ilvl="0" w:tplc="CBBA30F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F0449"/>
    <w:multiLevelType w:val="hybridMultilevel"/>
    <w:tmpl w:val="02D4EB16"/>
    <w:lvl w:ilvl="0" w:tplc="25C41BA0">
      <w:start w:val="1"/>
      <w:numFmt w:val="decimal"/>
      <w:pStyle w:val="10"/>
      <w:lvlText w:val="%1)"/>
      <w:lvlJc w:val="left"/>
      <w:pPr>
        <w:ind w:left="577" w:hanging="360"/>
      </w:pPr>
      <w:rPr>
        <w:rFonts w:hint="default"/>
      </w:rPr>
    </w:lvl>
    <w:lvl w:ilvl="1" w:tplc="6E040066">
      <w:start w:val="1"/>
      <w:numFmt w:val="decimalEnclosedCircle"/>
      <w:lvlText w:val="%2"/>
      <w:lvlJc w:val="left"/>
      <w:pPr>
        <w:ind w:left="997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7" w:tentative="1">
      <w:start w:val="1"/>
      <w:numFmt w:val="aiueoFullWidth"/>
      <w:lvlText w:val="(%5)"/>
      <w:lvlJc w:val="left"/>
      <w:pPr>
        <w:ind w:left="23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7" w:tentative="1">
      <w:start w:val="1"/>
      <w:numFmt w:val="aiueoFullWidth"/>
      <w:lvlText w:val="(%8)"/>
      <w:lvlJc w:val="left"/>
      <w:pPr>
        <w:ind w:left="35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7" w:hanging="420"/>
      </w:pPr>
    </w:lvl>
  </w:abstractNum>
  <w:abstractNum w:abstractNumId="11" w15:restartNumberingAfterBreak="0">
    <w:nsid w:val="360D4A17"/>
    <w:multiLevelType w:val="hybridMultilevel"/>
    <w:tmpl w:val="9BC67174"/>
    <w:lvl w:ilvl="0" w:tplc="1E38B8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EC47220">
      <w:start w:val="8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C3D4259"/>
    <w:multiLevelType w:val="hybridMultilevel"/>
    <w:tmpl w:val="0C8CB710"/>
    <w:lvl w:ilvl="0" w:tplc="5510CD78">
      <w:start w:val="1"/>
      <w:numFmt w:val="decimal"/>
      <w:lvlText w:val="%1)"/>
      <w:lvlJc w:val="left"/>
      <w:pPr>
        <w:ind w:left="66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3" w15:restartNumberingAfterBreak="0">
    <w:nsid w:val="3D4B389E"/>
    <w:multiLevelType w:val="hybridMultilevel"/>
    <w:tmpl w:val="6046D9AA"/>
    <w:lvl w:ilvl="0" w:tplc="C930A91E">
      <w:start w:val="1"/>
      <w:numFmt w:val="decimal"/>
      <w:lvlText w:val="%1)"/>
      <w:lvlJc w:val="left"/>
      <w:pPr>
        <w:ind w:left="5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7" w:tentative="1">
      <w:start w:val="1"/>
      <w:numFmt w:val="aiueoFullWidth"/>
      <w:lvlText w:val="(%5)"/>
      <w:lvlJc w:val="left"/>
      <w:pPr>
        <w:ind w:left="229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7" w:tentative="1">
      <w:start w:val="1"/>
      <w:numFmt w:val="aiueoFullWidth"/>
      <w:lvlText w:val="(%8)"/>
      <w:lvlJc w:val="left"/>
      <w:pPr>
        <w:ind w:left="355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9" w:hanging="420"/>
      </w:pPr>
    </w:lvl>
  </w:abstractNum>
  <w:abstractNum w:abstractNumId="14" w15:restartNumberingAfterBreak="0">
    <w:nsid w:val="40D84FFD"/>
    <w:multiLevelType w:val="multilevel"/>
    <w:tmpl w:val="A6F80B8E"/>
    <w:lvl w:ilvl="0">
      <w:start w:val="1"/>
      <w:numFmt w:val="decimal"/>
      <w:pStyle w:val="20"/>
      <w:lvlText w:val="(%1)"/>
      <w:lvlJc w:val="right"/>
      <w:pPr>
        <w:tabs>
          <w:tab w:val="num" w:pos="1304"/>
        </w:tabs>
        <w:ind w:left="1304" w:hanging="170"/>
      </w:pPr>
      <w:rPr>
        <w:rFonts w:ascii="Times New Roman" w:eastAsia="ＭＳ 明朝" w:hAnsi="Times New Roman" w:hint="default"/>
        <w:b w:val="0"/>
        <w:i w:val="0"/>
        <w:sz w:val="21"/>
        <w:szCs w:val="21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5" w15:restartNumberingAfterBreak="0">
    <w:nsid w:val="484954B5"/>
    <w:multiLevelType w:val="hybridMultilevel"/>
    <w:tmpl w:val="EEDE7B9E"/>
    <w:lvl w:ilvl="0" w:tplc="4D5AC780">
      <w:start w:val="1"/>
      <w:numFmt w:val="decimalEnclosedCircle"/>
      <w:pStyle w:val="a2"/>
      <w:lvlText w:val="%1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B58374A"/>
    <w:multiLevelType w:val="hybridMultilevel"/>
    <w:tmpl w:val="BBC288E0"/>
    <w:lvl w:ilvl="0" w:tplc="6642475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0E4F3E"/>
    <w:multiLevelType w:val="hybridMultilevel"/>
    <w:tmpl w:val="904E8AF2"/>
    <w:lvl w:ilvl="0" w:tplc="6FF467C4">
      <w:start w:val="1"/>
      <w:numFmt w:val="decimal"/>
      <w:lvlText w:val="%1)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3030299E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46545A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5574254"/>
    <w:multiLevelType w:val="hybridMultilevel"/>
    <w:tmpl w:val="2064F1F2"/>
    <w:lvl w:ilvl="0" w:tplc="512C71C4">
      <w:start w:val="1"/>
      <w:numFmt w:val="decimal"/>
      <w:pStyle w:val="21"/>
      <w:lvlText w:val="Text Table %1 "/>
      <w:lvlJc w:val="left"/>
      <w:pPr>
        <w:tabs>
          <w:tab w:val="num" w:pos="1440"/>
        </w:tabs>
        <w:ind w:left="420" w:hanging="420"/>
      </w:pPr>
      <w:rPr>
        <w:rFonts w:ascii="Times New Roman" w:hAnsi="Times New Roman" w:hint="default"/>
        <w:b w:val="0"/>
        <w:i w:val="0"/>
        <w:sz w:val="24"/>
      </w:rPr>
    </w:lvl>
    <w:lvl w:ilvl="1" w:tplc="0C1E20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1AC894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3F2855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94806E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406117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E3AC48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F26370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0F8CCA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5626138"/>
    <w:multiLevelType w:val="hybridMultilevel"/>
    <w:tmpl w:val="F6CE08D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9EA3750"/>
    <w:multiLevelType w:val="hybridMultilevel"/>
    <w:tmpl w:val="043489FA"/>
    <w:lvl w:ilvl="0" w:tplc="FAD8D5C2">
      <w:start w:val="1"/>
      <w:numFmt w:val="decimal"/>
      <w:pStyle w:val="a3"/>
      <w:lvlText w:val="Appendix %1 "/>
      <w:lvlJc w:val="left"/>
      <w:pPr>
        <w:tabs>
          <w:tab w:val="num" w:pos="1485"/>
        </w:tabs>
        <w:ind w:left="1485" w:hanging="148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56CB3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F5C3D7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A58B2F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1A4258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48E26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5B0650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42C503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30263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A2053F6"/>
    <w:multiLevelType w:val="hybridMultilevel"/>
    <w:tmpl w:val="A12A5A2A"/>
    <w:lvl w:ilvl="0" w:tplc="FEC47220">
      <w:start w:val="8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AC0123"/>
    <w:multiLevelType w:val="hybridMultilevel"/>
    <w:tmpl w:val="98986DF6"/>
    <w:lvl w:ilvl="0" w:tplc="5178F90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15341C"/>
    <w:multiLevelType w:val="hybridMultilevel"/>
    <w:tmpl w:val="8AB6F95E"/>
    <w:lvl w:ilvl="0" w:tplc="743EF286">
      <w:start w:val="1"/>
      <w:numFmt w:val="decimalFullWidth"/>
      <w:lvlText w:val="(%1)"/>
      <w:lvlJc w:val="left"/>
      <w:pPr>
        <w:ind w:left="420" w:hanging="420"/>
      </w:pPr>
      <w:rPr>
        <w:rFonts w:ascii="Century" w:eastAsia="ＭＳ 明朝" w:hAnsi="Century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7132109"/>
    <w:multiLevelType w:val="hybridMultilevel"/>
    <w:tmpl w:val="1FB6E23A"/>
    <w:lvl w:ilvl="0" w:tplc="EB38827A">
      <w:start w:val="1"/>
      <w:numFmt w:val="decimal"/>
      <w:lvlText w:val="%1)"/>
      <w:lvlJc w:val="left"/>
      <w:pPr>
        <w:ind w:left="5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7" w:tentative="1">
      <w:start w:val="1"/>
      <w:numFmt w:val="aiueoFullWidth"/>
      <w:lvlText w:val="(%5)"/>
      <w:lvlJc w:val="left"/>
      <w:pPr>
        <w:ind w:left="229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7" w:tentative="1">
      <w:start w:val="1"/>
      <w:numFmt w:val="aiueoFullWidth"/>
      <w:lvlText w:val="(%8)"/>
      <w:lvlJc w:val="left"/>
      <w:pPr>
        <w:ind w:left="355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9" w:hanging="420"/>
      </w:pPr>
    </w:lvl>
  </w:abstractNum>
  <w:abstractNum w:abstractNumId="25" w15:restartNumberingAfterBreak="0">
    <w:nsid w:val="6B531DE2"/>
    <w:multiLevelType w:val="multilevel"/>
    <w:tmpl w:val="5D40D80A"/>
    <w:lvl w:ilvl="0">
      <w:start w:val="1"/>
      <w:numFmt w:val="decimal"/>
      <w:pStyle w:val="11"/>
      <w:lvlText w:val="%1)"/>
      <w:lvlJc w:val="right"/>
      <w:pPr>
        <w:tabs>
          <w:tab w:val="num" w:pos="737"/>
        </w:tabs>
        <w:ind w:left="737" w:hanging="170"/>
      </w:pPr>
      <w:rPr>
        <w:rFonts w:hint="eastAsia"/>
        <w:sz w:val="21"/>
        <w:szCs w:val="21"/>
      </w:rPr>
    </w:lvl>
    <w:lvl w:ilvl="1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DC44A63"/>
    <w:multiLevelType w:val="hybridMultilevel"/>
    <w:tmpl w:val="752486F6"/>
    <w:lvl w:ilvl="0" w:tplc="FFFFFFFF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pStyle w:val="22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21414E"/>
    <w:multiLevelType w:val="multilevel"/>
    <w:tmpl w:val="8B3E5D34"/>
    <w:lvl w:ilvl="0">
      <w:start w:val="1"/>
      <w:numFmt w:val="decimal"/>
      <w:pStyle w:val="12"/>
      <w:lvlText w:val="%1. "/>
      <w:lvlJc w:val="left"/>
      <w:pPr>
        <w:tabs>
          <w:tab w:val="num" w:pos="425"/>
        </w:tabs>
        <w:ind w:left="425" w:hanging="425"/>
      </w:pPr>
      <w:rPr>
        <w:rFonts w:ascii="Times New Roman" w:eastAsia="ＭＳ 明朝" w:hAnsi="Times New Roman" w:hint="default"/>
        <w:sz w:val="21"/>
      </w:rPr>
    </w:lvl>
    <w:lvl w:ilvl="1">
      <w:start w:val="1"/>
      <w:numFmt w:val="decimal"/>
      <w:pStyle w:val="23"/>
      <w:lvlText w:val="%1.%2 "/>
      <w:lvlJc w:val="left"/>
      <w:pPr>
        <w:tabs>
          <w:tab w:val="num" w:pos="567"/>
        </w:tabs>
        <w:ind w:left="567" w:hanging="567"/>
      </w:pPr>
      <w:rPr>
        <w:rFonts w:ascii="Times New Roman" w:eastAsia="ＭＳ 明朝" w:hAnsi="Times New Roman" w:hint="default"/>
        <w:sz w:val="21"/>
      </w:rPr>
    </w:lvl>
    <w:lvl w:ilvl="2">
      <w:start w:val="1"/>
      <w:numFmt w:val="decimal"/>
      <w:pStyle w:val="3"/>
      <w:lvlText w:val="%1.%2.%3 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 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 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933"/>
        </w:tabs>
        <w:ind w:left="794" w:hanging="221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1307"/>
        </w:tabs>
        <w:ind w:left="1134" w:hanging="187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3402"/>
        </w:tabs>
        <w:ind w:left="3402" w:hanging="426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num" w:pos="3827"/>
        </w:tabs>
        <w:ind w:left="3827" w:hanging="425"/>
      </w:pPr>
      <w:rPr>
        <w:rFonts w:hint="eastAsia"/>
      </w:rPr>
    </w:lvl>
  </w:abstractNum>
  <w:abstractNum w:abstractNumId="28" w15:restartNumberingAfterBreak="0">
    <w:nsid w:val="7BAA73F1"/>
    <w:multiLevelType w:val="hybridMultilevel"/>
    <w:tmpl w:val="8814C912"/>
    <w:lvl w:ilvl="0" w:tplc="99A82FF6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2E35AE"/>
    <w:multiLevelType w:val="hybridMultilevel"/>
    <w:tmpl w:val="CDD4F274"/>
    <w:lvl w:ilvl="0" w:tplc="868AFA22">
      <w:start w:val="1"/>
      <w:numFmt w:val="decimal"/>
      <w:pStyle w:val="24"/>
      <w:lvlText w:val="Figure %1 "/>
      <w:lvlJc w:val="left"/>
      <w:pPr>
        <w:tabs>
          <w:tab w:val="num" w:pos="1485"/>
        </w:tabs>
        <w:ind w:left="1485" w:hanging="148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1C1FD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E0ED44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940CC2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8AC2D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24265E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BB292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762838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95620C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20"/>
  </w:num>
  <w:num w:numId="5">
    <w:abstractNumId w:val="29"/>
  </w:num>
  <w:num w:numId="6">
    <w:abstractNumId w:val="18"/>
  </w:num>
  <w:num w:numId="7">
    <w:abstractNumId w:val="27"/>
  </w:num>
  <w:num w:numId="8">
    <w:abstractNumId w:val="26"/>
  </w:num>
  <w:num w:numId="9">
    <w:abstractNumId w:val="25"/>
  </w:num>
  <w:num w:numId="10">
    <w:abstractNumId w:val="5"/>
  </w:num>
  <w:num w:numId="11">
    <w:abstractNumId w:val="10"/>
  </w:num>
  <w:num w:numId="12">
    <w:abstractNumId w:val="15"/>
  </w:num>
  <w:num w:numId="13">
    <w:abstractNumId w:val="3"/>
  </w:num>
  <w:num w:numId="14">
    <w:abstractNumId w:val="8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24"/>
  </w:num>
  <w:num w:numId="19">
    <w:abstractNumId w:val="7"/>
  </w:num>
  <w:num w:numId="20">
    <w:abstractNumId w:val="9"/>
  </w:num>
  <w:num w:numId="21">
    <w:abstractNumId w:val="22"/>
  </w:num>
  <w:num w:numId="22">
    <w:abstractNumId w:val="17"/>
  </w:num>
  <w:num w:numId="23">
    <w:abstractNumId w:val="21"/>
  </w:num>
  <w:num w:numId="24">
    <w:abstractNumId w:val="11"/>
  </w:num>
  <w:num w:numId="25">
    <w:abstractNumId w:val="19"/>
  </w:num>
  <w:num w:numId="26">
    <w:abstractNumId w:val="16"/>
  </w:num>
  <w:num w:numId="27">
    <w:abstractNumId w:val="4"/>
  </w:num>
  <w:num w:numId="28">
    <w:abstractNumId w:val="2"/>
  </w:num>
  <w:num w:numId="29">
    <w:abstractNumId w:val="28"/>
  </w:num>
  <w:num w:numId="30">
    <w:abstractNumId w:val="23"/>
  </w:num>
  <w:num w:numId="31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F7"/>
    <w:rsid w:val="00002585"/>
    <w:rsid w:val="00003DE0"/>
    <w:rsid w:val="000041CA"/>
    <w:rsid w:val="000110B8"/>
    <w:rsid w:val="000112C7"/>
    <w:rsid w:val="00014AEA"/>
    <w:rsid w:val="000228DF"/>
    <w:rsid w:val="000240A7"/>
    <w:rsid w:val="000247BD"/>
    <w:rsid w:val="00027ED5"/>
    <w:rsid w:val="000335DC"/>
    <w:rsid w:val="00042D8E"/>
    <w:rsid w:val="00044C19"/>
    <w:rsid w:val="00047E49"/>
    <w:rsid w:val="0005010E"/>
    <w:rsid w:val="00051C9E"/>
    <w:rsid w:val="000536E5"/>
    <w:rsid w:val="00053CE8"/>
    <w:rsid w:val="0005508F"/>
    <w:rsid w:val="00057FEF"/>
    <w:rsid w:val="0006219D"/>
    <w:rsid w:val="00063009"/>
    <w:rsid w:val="00067194"/>
    <w:rsid w:val="0007761A"/>
    <w:rsid w:val="00080293"/>
    <w:rsid w:val="000846B9"/>
    <w:rsid w:val="00091914"/>
    <w:rsid w:val="000937F2"/>
    <w:rsid w:val="0009463D"/>
    <w:rsid w:val="000A64F5"/>
    <w:rsid w:val="000B25E7"/>
    <w:rsid w:val="000C14F8"/>
    <w:rsid w:val="000C3254"/>
    <w:rsid w:val="000C7744"/>
    <w:rsid w:val="000C7D77"/>
    <w:rsid w:val="000C7FDB"/>
    <w:rsid w:val="000D469F"/>
    <w:rsid w:val="000D6DD1"/>
    <w:rsid w:val="000E354A"/>
    <w:rsid w:val="000E59BD"/>
    <w:rsid w:val="000F0712"/>
    <w:rsid w:val="000F0C89"/>
    <w:rsid w:val="000F1F04"/>
    <w:rsid w:val="000F2661"/>
    <w:rsid w:val="000F536F"/>
    <w:rsid w:val="00100965"/>
    <w:rsid w:val="00101093"/>
    <w:rsid w:val="00101C99"/>
    <w:rsid w:val="00106C30"/>
    <w:rsid w:val="001103AB"/>
    <w:rsid w:val="00113A2F"/>
    <w:rsid w:val="00116BED"/>
    <w:rsid w:val="00122655"/>
    <w:rsid w:val="001240E5"/>
    <w:rsid w:val="00124F60"/>
    <w:rsid w:val="00125A63"/>
    <w:rsid w:val="0013454B"/>
    <w:rsid w:val="00135CC0"/>
    <w:rsid w:val="001367F4"/>
    <w:rsid w:val="00141059"/>
    <w:rsid w:val="00141C71"/>
    <w:rsid w:val="00144F24"/>
    <w:rsid w:val="0014609A"/>
    <w:rsid w:val="00153CA5"/>
    <w:rsid w:val="00161ABE"/>
    <w:rsid w:val="0016464C"/>
    <w:rsid w:val="00166C78"/>
    <w:rsid w:val="001741EB"/>
    <w:rsid w:val="00182186"/>
    <w:rsid w:val="001834E2"/>
    <w:rsid w:val="0018370E"/>
    <w:rsid w:val="00185784"/>
    <w:rsid w:val="00196846"/>
    <w:rsid w:val="001A02AA"/>
    <w:rsid w:val="001A623E"/>
    <w:rsid w:val="001A68DB"/>
    <w:rsid w:val="001C001F"/>
    <w:rsid w:val="001D3907"/>
    <w:rsid w:val="001E4D3A"/>
    <w:rsid w:val="001F0359"/>
    <w:rsid w:val="001F399F"/>
    <w:rsid w:val="001F5E24"/>
    <w:rsid w:val="002008C3"/>
    <w:rsid w:val="00202C8F"/>
    <w:rsid w:val="00210125"/>
    <w:rsid w:val="002118FA"/>
    <w:rsid w:val="00213796"/>
    <w:rsid w:val="00217B4D"/>
    <w:rsid w:val="00221015"/>
    <w:rsid w:val="00224BDC"/>
    <w:rsid w:val="002261FA"/>
    <w:rsid w:val="00230A15"/>
    <w:rsid w:val="00231DB5"/>
    <w:rsid w:val="00233DE1"/>
    <w:rsid w:val="00233F0E"/>
    <w:rsid w:val="00234653"/>
    <w:rsid w:val="00235318"/>
    <w:rsid w:val="00237A1D"/>
    <w:rsid w:val="0024409A"/>
    <w:rsid w:val="00244E8C"/>
    <w:rsid w:val="00252365"/>
    <w:rsid w:val="00252ECC"/>
    <w:rsid w:val="0025758E"/>
    <w:rsid w:val="002669AF"/>
    <w:rsid w:val="00273E5C"/>
    <w:rsid w:val="00276A5D"/>
    <w:rsid w:val="00277536"/>
    <w:rsid w:val="00286111"/>
    <w:rsid w:val="00287662"/>
    <w:rsid w:val="00287874"/>
    <w:rsid w:val="00290792"/>
    <w:rsid w:val="00292890"/>
    <w:rsid w:val="002936AB"/>
    <w:rsid w:val="00293D40"/>
    <w:rsid w:val="00296DC6"/>
    <w:rsid w:val="002A0B90"/>
    <w:rsid w:val="002A5DE7"/>
    <w:rsid w:val="002B13DF"/>
    <w:rsid w:val="002B39E0"/>
    <w:rsid w:val="002C0359"/>
    <w:rsid w:val="002C1EFA"/>
    <w:rsid w:val="002C3A9B"/>
    <w:rsid w:val="002C76C1"/>
    <w:rsid w:val="002D02BE"/>
    <w:rsid w:val="002D2384"/>
    <w:rsid w:val="002E3EC9"/>
    <w:rsid w:val="002E43D0"/>
    <w:rsid w:val="002E7B15"/>
    <w:rsid w:val="002F620F"/>
    <w:rsid w:val="002F79EA"/>
    <w:rsid w:val="00306785"/>
    <w:rsid w:val="003073DB"/>
    <w:rsid w:val="00307D02"/>
    <w:rsid w:val="00314665"/>
    <w:rsid w:val="00315F3D"/>
    <w:rsid w:val="00321039"/>
    <w:rsid w:val="00321223"/>
    <w:rsid w:val="003219A2"/>
    <w:rsid w:val="00327036"/>
    <w:rsid w:val="00330D33"/>
    <w:rsid w:val="003325B7"/>
    <w:rsid w:val="00334102"/>
    <w:rsid w:val="00334491"/>
    <w:rsid w:val="00336D0F"/>
    <w:rsid w:val="00340154"/>
    <w:rsid w:val="0034691D"/>
    <w:rsid w:val="00352AA8"/>
    <w:rsid w:val="00353BD2"/>
    <w:rsid w:val="00353F3B"/>
    <w:rsid w:val="00354C2F"/>
    <w:rsid w:val="0035718D"/>
    <w:rsid w:val="003572F3"/>
    <w:rsid w:val="00365330"/>
    <w:rsid w:val="003715B0"/>
    <w:rsid w:val="00376FD6"/>
    <w:rsid w:val="003809C8"/>
    <w:rsid w:val="0039463E"/>
    <w:rsid w:val="00397312"/>
    <w:rsid w:val="003A01DA"/>
    <w:rsid w:val="003A08F7"/>
    <w:rsid w:val="003A3172"/>
    <w:rsid w:val="003A40F4"/>
    <w:rsid w:val="003A51DA"/>
    <w:rsid w:val="003B0560"/>
    <w:rsid w:val="003B41FC"/>
    <w:rsid w:val="003C4C93"/>
    <w:rsid w:val="003C648A"/>
    <w:rsid w:val="003D252F"/>
    <w:rsid w:val="003D3570"/>
    <w:rsid w:val="003D7044"/>
    <w:rsid w:val="003E3D39"/>
    <w:rsid w:val="003F48CA"/>
    <w:rsid w:val="00401D2F"/>
    <w:rsid w:val="0040250D"/>
    <w:rsid w:val="00405C70"/>
    <w:rsid w:val="00421214"/>
    <w:rsid w:val="00421351"/>
    <w:rsid w:val="0042301D"/>
    <w:rsid w:val="004254CE"/>
    <w:rsid w:val="004300B3"/>
    <w:rsid w:val="00433236"/>
    <w:rsid w:val="00433C0F"/>
    <w:rsid w:val="00433D85"/>
    <w:rsid w:val="0043722E"/>
    <w:rsid w:val="00442C3E"/>
    <w:rsid w:val="004462CA"/>
    <w:rsid w:val="00457527"/>
    <w:rsid w:val="00460E14"/>
    <w:rsid w:val="00461ADD"/>
    <w:rsid w:val="00462DF9"/>
    <w:rsid w:val="004642AD"/>
    <w:rsid w:val="00466975"/>
    <w:rsid w:val="00480EA6"/>
    <w:rsid w:val="004814CC"/>
    <w:rsid w:val="004830FF"/>
    <w:rsid w:val="004909A4"/>
    <w:rsid w:val="00491131"/>
    <w:rsid w:val="004926DB"/>
    <w:rsid w:val="004949F4"/>
    <w:rsid w:val="004A07F2"/>
    <w:rsid w:val="004A40F7"/>
    <w:rsid w:val="004A6420"/>
    <w:rsid w:val="004B1FF2"/>
    <w:rsid w:val="004B4BFD"/>
    <w:rsid w:val="004B60E9"/>
    <w:rsid w:val="004B625A"/>
    <w:rsid w:val="004C0126"/>
    <w:rsid w:val="004C1289"/>
    <w:rsid w:val="004C214B"/>
    <w:rsid w:val="004C2862"/>
    <w:rsid w:val="004C2C24"/>
    <w:rsid w:val="004C553A"/>
    <w:rsid w:val="004C679A"/>
    <w:rsid w:val="004C6E23"/>
    <w:rsid w:val="004D08E0"/>
    <w:rsid w:val="004D0C50"/>
    <w:rsid w:val="004D0DD9"/>
    <w:rsid w:val="004E200C"/>
    <w:rsid w:val="004F2CA6"/>
    <w:rsid w:val="0050158A"/>
    <w:rsid w:val="00503912"/>
    <w:rsid w:val="005062C8"/>
    <w:rsid w:val="005074F4"/>
    <w:rsid w:val="00510DBF"/>
    <w:rsid w:val="00512F30"/>
    <w:rsid w:val="00514C63"/>
    <w:rsid w:val="00517D68"/>
    <w:rsid w:val="005338C9"/>
    <w:rsid w:val="0053567E"/>
    <w:rsid w:val="0054016C"/>
    <w:rsid w:val="005419BF"/>
    <w:rsid w:val="00541E28"/>
    <w:rsid w:val="0054362C"/>
    <w:rsid w:val="00545AC2"/>
    <w:rsid w:val="00552BE1"/>
    <w:rsid w:val="00552D31"/>
    <w:rsid w:val="00570328"/>
    <w:rsid w:val="005713B9"/>
    <w:rsid w:val="00572C3B"/>
    <w:rsid w:val="00576044"/>
    <w:rsid w:val="00576871"/>
    <w:rsid w:val="00577105"/>
    <w:rsid w:val="00584DBC"/>
    <w:rsid w:val="00591C4A"/>
    <w:rsid w:val="005932FB"/>
    <w:rsid w:val="00595C15"/>
    <w:rsid w:val="005A2F15"/>
    <w:rsid w:val="005A3E32"/>
    <w:rsid w:val="005A4864"/>
    <w:rsid w:val="005A6B7F"/>
    <w:rsid w:val="005B4033"/>
    <w:rsid w:val="005C26A8"/>
    <w:rsid w:val="005C36B6"/>
    <w:rsid w:val="005C3BF7"/>
    <w:rsid w:val="005C4708"/>
    <w:rsid w:val="005C6E09"/>
    <w:rsid w:val="005D56AA"/>
    <w:rsid w:val="005E50DF"/>
    <w:rsid w:val="005E73AC"/>
    <w:rsid w:val="005F46CC"/>
    <w:rsid w:val="005F7E68"/>
    <w:rsid w:val="00600576"/>
    <w:rsid w:val="00600D38"/>
    <w:rsid w:val="006010D8"/>
    <w:rsid w:val="00604079"/>
    <w:rsid w:val="00605FE4"/>
    <w:rsid w:val="006070F7"/>
    <w:rsid w:val="00613383"/>
    <w:rsid w:val="00613A95"/>
    <w:rsid w:val="00616C9D"/>
    <w:rsid w:val="0062080E"/>
    <w:rsid w:val="0062152D"/>
    <w:rsid w:val="0062304A"/>
    <w:rsid w:val="00624DFB"/>
    <w:rsid w:val="006322E4"/>
    <w:rsid w:val="00633613"/>
    <w:rsid w:val="00633CB0"/>
    <w:rsid w:val="0063570A"/>
    <w:rsid w:val="006358F1"/>
    <w:rsid w:val="006365EB"/>
    <w:rsid w:val="00636D7A"/>
    <w:rsid w:val="00637EBC"/>
    <w:rsid w:val="0064097B"/>
    <w:rsid w:val="00640A37"/>
    <w:rsid w:val="00642751"/>
    <w:rsid w:val="00643ED8"/>
    <w:rsid w:val="006446D4"/>
    <w:rsid w:val="006464E3"/>
    <w:rsid w:val="00651EDD"/>
    <w:rsid w:val="00652832"/>
    <w:rsid w:val="006535FE"/>
    <w:rsid w:val="006548B1"/>
    <w:rsid w:val="00655E7A"/>
    <w:rsid w:val="00657326"/>
    <w:rsid w:val="00657E1D"/>
    <w:rsid w:val="0066275D"/>
    <w:rsid w:val="00667A41"/>
    <w:rsid w:val="00674385"/>
    <w:rsid w:val="00674EE9"/>
    <w:rsid w:val="006822D2"/>
    <w:rsid w:val="006831C5"/>
    <w:rsid w:val="006963F3"/>
    <w:rsid w:val="00697E2D"/>
    <w:rsid w:val="006A2E93"/>
    <w:rsid w:val="006A7483"/>
    <w:rsid w:val="006A788E"/>
    <w:rsid w:val="006B3B36"/>
    <w:rsid w:val="006B6194"/>
    <w:rsid w:val="006C374E"/>
    <w:rsid w:val="006C67C9"/>
    <w:rsid w:val="006C6A12"/>
    <w:rsid w:val="006D01DB"/>
    <w:rsid w:val="006D1911"/>
    <w:rsid w:val="006D2DE3"/>
    <w:rsid w:val="006D3624"/>
    <w:rsid w:val="006D394C"/>
    <w:rsid w:val="006F305C"/>
    <w:rsid w:val="006F3452"/>
    <w:rsid w:val="006F46F0"/>
    <w:rsid w:val="007040C5"/>
    <w:rsid w:val="007049DF"/>
    <w:rsid w:val="00704AED"/>
    <w:rsid w:val="00704D71"/>
    <w:rsid w:val="00710F10"/>
    <w:rsid w:val="0071766E"/>
    <w:rsid w:val="00721EFC"/>
    <w:rsid w:val="0072390B"/>
    <w:rsid w:val="0072449B"/>
    <w:rsid w:val="007267DA"/>
    <w:rsid w:val="0073472F"/>
    <w:rsid w:val="00746454"/>
    <w:rsid w:val="00747875"/>
    <w:rsid w:val="00751926"/>
    <w:rsid w:val="00753466"/>
    <w:rsid w:val="007539E8"/>
    <w:rsid w:val="00754FAF"/>
    <w:rsid w:val="00763596"/>
    <w:rsid w:val="00764E4C"/>
    <w:rsid w:val="00766750"/>
    <w:rsid w:val="00771DF5"/>
    <w:rsid w:val="00773E3A"/>
    <w:rsid w:val="00774217"/>
    <w:rsid w:val="00776C81"/>
    <w:rsid w:val="00781175"/>
    <w:rsid w:val="007847E4"/>
    <w:rsid w:val="00790198"/>
    <w:rsid w:val="0079729B"/>
    <w:rsid w:val="007A03CA"/>
    <w:rsid w:val="007B10FC"/>
    <w:rsid w:val="007B4A5A"/>
    <w:rsid w:val="007B5C4C"/>
    <w:rsid w:val="007B6443"/>
    <w:rsid w:val="007C227F"/>
    <w:rsid w:val="007C495A"/>
    <w:rsid w:val="007C75F1"/>
    <w:rsid w:val="007D0B4D"/>
    <w:rsid w:val="007D2A8F"/>
    <w:rsid w:val="007E1634"/>
    <w:rsid w:val="007F02FD"/>
    <w:rsid w:val="007F5280"/>
    <w:rsid w:val="008018AF"/>
    <w:rsid w:val="0081735A"/>
    <w:rsid w:val="00820B3B"/>
    <w:rsid w:val="008246DE"/>
    <w:rsid w:val="0082699C"/>
    <w:rsid w:val="00826F13"/>
    <w:rsid w:val="008324FD"/>
    <w:rsid w:val="00832D36"/>
    <w:rsid w:val="0083405E"/>
    <w:rsid w:val="00835233"/>
    <w:rsid w:val="00835C65"/>
    <w:rsid w:val="00843154"/>
    <w:rsid w:val="008444BE"/>
    <w:rsid w:val="008462F2"/>
    <w:rsid w:val="00847C39"/>
    <w:rsid w:val="00850735"/>
    <w:rsid w:val="0085673F"/>
    <w:rsid w:val="00860443"/>
    <w:rsid w:val="00862BF9"/>
    <w:rsid w:val="00866E40"/>
    <w:rsid w:val="00870DF6"/>
    <w:rsid w:val="00874195"/>
    <w:rsid w:val="00881154"/>
    <w:rsid w:val="00890A2D"/>
    <w:rsid w:val="00891803"/>
    <w:rsid w:val="008923EA"/>
    <w:rsid w:val="00893361"/>
    <w:rsid w:val="00895C3D"/>
    <w:rsid w:val="008A05AD"/>
    <w:rsid w:val="008A0D79"/>
    <w:rsid w:val="008B1370"/>
    <w:rsid w:val="008B4DDF"/>
    <w:rsid w:val="008C0504"/>
    <w:rsid w:val="008C1B1C"/>
    <w:rsid w:val="008C234B"/>
    <w:rsid w:val="008E6289"/>
    <w:rsid w:val="008F1524"/>
    <w:rsid w:val="008F27D7"/>
    <w:rsid w:val="00902179"/>
    <w:rsid w:val="00905365"/>
    <w:rsid w:val="0090696F"/>
    <w:rsid w:val="00910F58"/>
    <w:rsid w:val="00911869"/>
    <w:rsid w:val="009148D7"/>
    <w:rsid w:val="009160B8"/>
    <w:rsid w:val="00917328"/>
    <w:rsid w:val="009214DA"/>
    <w:rsid w:val="00923703"/>
    <w:rsid w:val="009263E6"/>
    <w:rsid w:val="009319A1"/>
    <w:rsid w:val="00931D75"/>
    <w:rsid w:val="00940ECE"/>
    <w:rsid w:val="00943E56"/>
    <w:rsid w:val="009459A3"/>
    <w:rsid w:val="00945D6D"/>
    <w:rsid w:val="009502F1"/>
    <w:rsid w:val="00955E98"/>
    <w:rsid w:val="0096034C"/>
    <w:rsid w:val="00965277"/>
    <w:rsid w:val="0096653F"/>
    <w:rsid w:val="00966DD7"/>
    <w:rsid w:val="009721F2"/>
    <w:rsid w:val="009723A5"/>
    <w:rsid w:val="009728E2"/>
    <w:rsid w:val="009728F5"/>
    <w:rsid w:val="00973B10"/>
    <w:rsid w:val="00981018"/>
    <w:rsid w:val="00987D59"/>
    <w:rsid w:val="00987EDD"/>
    <w:rsid w:val="009903DD"/>
    <w:rsid w:val="00991477"/>
    <w:rsid w:val="00992827"/>
    <w:rsid w:val="009A1ABC"/>
    <w:rsid w:val="009A6208"/>
    <w:rsid w:val="009B03AD"/>
    <w:rsid w:val="009B3239"/>
    <w:rsid w:val="009B3DF4"/>
    <w:rsid w:val="009B3F87"/>
    <w:rsid w:val="009B65D8"/>
    <w:rsid w:val="009C6A80"/>
    <w:rsid w:val="009D2D78"/>
    <w:rsid w:val="009D5536"/>
    <w:rsid w:val="009E09CB"/>
    <w:rsid w:val="009E3C8F"/>
    <w:rsid w:val="009F2650"/>
    <w:rsid w:val="009F6CC3"/>
    <w:rsid w:val="009F7138"/>
    <w:rsid w:val="00A0373E"/>
    <w:rsid w:val="00A11D63"/>
    <w:rsid w:val="00A12A0C"/>
    <w:rsid w:val="00A12C1D"/>
    <w:rsid w:val="00A178C0"/>
    <w:rsid w:val="00A3244E"/>
    <w:rsid w:val="00A418B8"/>
    <w:rsid w:val="00A450E5"/>
    <w:rsid w:val="00A4793C"/>
    <w:rsid w:val="00A50526"/>
    <w:rsid w:val="00A52C63"/>
    <w:rsid w:val="00A533EE"/>
    <w:rsid w:val="00A54504"/>
    <w:rsid w:val="00A60C04"/>
    <w:rsid w:val="00A66265"/>
    <w:rsid w:val="00A67605"/>
    <w:rsid w:val="00A81A5F"/>
    <w:rsid w:val="00AA4520"/>
    <w:rsid w:val="00AA56F2"/>
    <w:rsid w:val="00AA73FC"/>
    <w:rsid w:val="00AB2A5E"/>
    <w:rsid w:val="00AB2D89"/>
    <w:rsid w:val="00AC000C"/>
    <w:rsid w:val="00AC04EC"/>
    <w:rsid w:val="00AC2E6A"/>
    <w:rsid w:val="00AC4F59"/>
    <w:rsid w:val="00AC7E98"/>
    <w:rsid w:val="00AD0119"/>
    <w:rsid w:val="00AD680C"/>
    <w:rsid w:val="00AE5905"/>
    <w:rsid w:val="00AE5D81"/>
    <w:rsid w:val="00AE603D"/>
    <w:rsid w:val="00AF0BD8"/>
    <w:rsid w:val="00AF6960"/>
    <w:rsid w:val="00AF6C88"/>
    <w:rsid w:val="00B015A4"/>
    <w:rsid w:val="00B0319C"/>
    <w:rsid w:val="00B035CA"/>
    <w:rsid w:val="00B04DDC"/>
    <w:rsid w:val="00B11F46"/>
    <w:rsid w:val="00B16147"/>
    <w:rsid w:val="00B170F0"/>
    <w:rsid w:val="00B25779"/>
    <w:rsid w:val="00B27501"/>
    <w:rsid w:val="00B30338"/>
    <w:rsid w:val="00B30A2A"/>
    <w:rsid w:val="00B31A24"/>
    <w:rsid w:val="00B3731A"/>
    <w:rsid w:val="00B46236"/>
    <w:rsid w:val="00B47D5E"/>
    <w:rsid w:val="00B555E8"/>
    <w:rsid w:val="00B608CD"/>
    <w:rsid w:val="00B62CA2"/>
    <w:rsid w:val="00B65205"/>
    <w:rsid w:val="00B749DE"/>
    <w:rsid w:val="00B74CE9"/>
    <w:rsid w:val="00B761A5"/>
    <w:rsid w:val="00B7658E"/>
    <w:rsid w:val="00B81059"/>
    <w:rsid w:val="00B81F74"/>
    <w:rsid w:val="00B83245"/>
    <w:rsid w:val="00B85829"/>
    <w:rsid w:val="00B92238"/>
    <w:rsid w:val="00B95FC1"/>
    <w:rsid w:val="00B96535"/>
    <w:rsid w:val="00BA2933"/>
    <w:rsid w:val="00BA47A0"/>
    <w:rsid w:val="00BA4833"/>
    <w:rsid w:val="00BB5A8C"/>
    <w:rsid w:val="00BC3323"/>
    <w:rsid w:val="00BC5AEC"/>
    <w:rsid w:val="00BC636B"/>
    <w:rsid w:val="00BD3357"/>
    <w:rsid w:val="00BD71CF"/>
    <w:rsid w:val="00BE3095"/>
    <w:rsid w:val="00BE4B2B"/>
    <w:rsid w:val="00BE4F8C"/>
    <w:rsid w:val="00BF11C7"/>
    <w:rsid w:val="00BF51CC"/>
    <w:rsid w:val="00C00097"/>
    <w:rsid w:val="00C0140B"/>
    <w:rsid w:val="00C02042"/>
    <w:rsid w:val="00C026AE"/>
    <w:rsid w:val="00C0446A"/>
    <w:rsid w:val="00C06DC2"/>
    <w:rsid w:val="00C070BF"/>
    <w:rsid w:val="00C11B8C"/>
    <w:rsid w:val="00C163E6"/>
    <w:rsid w:val="00C170A2"/>
    <w:rsid w:val="00C24C68"/>
    <w:rsid w:val="00C3052D"/>
    <w:rsid w:val="00C31ACA"/>
    <w:rsid w:val="00C31E46"/>
    <w:rsid w:val="00C33C42"/>
    <w:rsid w:val="00C33FD6"/>
    <w:rsid w:val="00C341DC"/>
    <w:rsid w:val="00C35D95"/>
    <w:rsid w:val="00C37229"/>
    <w:rsid w:val="00C40EEB"/>
    <w:rsid w:val="00C441EF"/>
    <w:rsid w:val="00C56690"/>
    <w:rsid w:val="00C61C61"/>
    <w:rsid w:val="00C62966"/>
    <w:rsid w:val="00C6332C"/>
    <w:rsid w:val="00C63E2D"/>
    <w:rsid w:val="00C737CB"/>
    <w:rsid w:val="00C777F7"/>
    <w:rsid w:val="00C91131"/>
    <w:rsid w:val="00CA3105"/>
    <w:rsid w:val="00CB49A3"/>
    <w:rsid w:val="00CB6325"/>
    <w:rsid w:val="00CB7205"/>
    <w:rsid w:val="00CB7359"/>
    <w:rsid w:val="00CC27BB"/>
    <w:rsid w:val="00CC3AFB"/>
    <w:rsid w:val="00CC3B38"/>
    <w:rsid w:val="00CC3CCA"/>
    <w:rsid w:val="00CC7105"/>
    <w:rsid w:val="00CD6265"/>
    <w:rsid w:val="00CE0380"/>
    <w:rsid w:val="00CE5B55"/>
    <w:rsid w:val="00CF261A"/>
    <w:rsid w:val="00CF42D4"/>
    <w:rsid w:val="00CF625E"/>
    <w:rsid w:val="00D108AF"/>
    <w:rsid w:val="00D12F54"/>
    <w:rsid w:val="00D13ED5"/>
    <w:rsid w:val="00D21A06"/>
    <w:rsid w:val="00D2209A"/>
    <w:rsid w:val="00D26196"/>
    <w:rsid w:val="00D26B31"/>
    <w:rsid w:val="00D30548"/>
    <w:rsid w:val="00D333F4"/>
    <w:rsid w:val="00D36B3D"/>
    <w:rsid w:val="00D375F3"/>
    <w:rsid w:val="00D45A0F"/>
    <w:rsid w:val="00D50A36"/>
    <w:rsid w:val="00D51837"/>
    <w:rsid w:val="00D55291"/>
    <w:rsid w:val="00D57775"/>
    <w:rsid w:val="00D60211"/>
    <w:rsid w:val="00D84490"/>
    <w:rsid w:val="00D84A00"/>
    <w:rsid w:val="00D85D73"/>
    <w:rsid w:val="00D91577"/>
    <w:rsid w:val="00D932D7"/>
    <w:rsid w:val="00D93C0A"/>
    <w:rsid w:val="00D93CA3"/>
    <w:rsid w:val="00D976FE"/>
    <w:rsid w:val="00DA2052"/>
    <w:rsid w:val="00DA4015"/>
    <w:rsid w:val="00DA726F"/>
    <w:rsid w:val="00DB1961"/>
    <w:rsid w:val="00DB6459"/>
    <w:rsid w:val="00DB7B20"/>
    <w:rsid w:val="00DC15AA"/>
    <w:rsid w:val="00DC16CB"/>
    <w:rsid w:val="00DC2587"/>
    <w:rsid w:val="00DC4DF5"/>
    <w:rsid w:val="00DD1A8C"/>
    <w:rsid w:val="00DD3728"/>
    <w:rsid w:val="00DD7590"/>
    <w:rsid w:val="00DE4B29"/>
    <w:rsid w:val="00DE7673"/>
    <w:rsid w:val="00DF0F92"/>
    <w:rsid w:val="00DF220E"/>
    <w:rsid w:val="00DF704B"/>
    <w:rsid w:val="00DF76CE"/>
    <w:rsid w:val="00E02D56"/>
    <w:rsid w:val="00E03167"/>
    <w:rsid w:val="00E051A4"/>
    <w:rsid w:val="00E13E2E"/>
    <w:rsid w:val="00E20FF0"/>
    <w:rsid w:val="00E256D2"/>
    <w:rsid w:val="00E30FF7"/>
    <w:rsid w:val="00E44AB5"/>
    <w:rsid w:val="00E47002"/>
    <w:rsid w:val="00E54119"/>
    <w:rsid w:val="00E552D6"/>
    <w:rsid w:val="00E6182F"/>
    <w:rsid w:val="00E63BAC"/>
    <w:rsid w:val="00E72B83"/>
    <w:rsid w:val="00E75049"/>
    <w:rsid w:val="00E838E5"/>
    <w:rsid w:val="00E85B87"/>
    <w:rsid w:val="00E87B42"/>
    <w:rsid w:val="00E93B35"/>
    <w:rsid w:val="00EA19FE"/>
    <w:rsid w:val="00EA4362"/>
    <w:rsid w:val="00EA5571"/>
    <w:rsid w:val="00EA7525"/>
    <w:rsid w:val="00EB000A"/>
    <w:rsid w:val="00EB2CC7"/>
    <w:rsid w:val="00EB3FD1"/>
    <w:rsid w:val="00EB4D7D"/>
    <w:rsid w:val="00EB5F0F"/>
    <w:rsid w:val="00EB6FD0"/>
    <w:rsid w:val="00EC195B"/>
    <w:rsid w:val="00EC29BA"/>
    <w:rsid w:val="00EC4978"/>
    <w:rsid w:val="00EC7FDA"/>
    <w:rsid w:val="00ED1B47"/>
    <w:rsid w:val="00ED3995"/>
    <w:rsid w:val="00ED5B62"/>
    <w:rsid w:val="00EE0EF1"/>
    <w:rsid w:val="00EE1701"/>
    <w:rsid w:val="00EF04A8"/>
    <w:rsid w:val="00EF2BDC"/>
    <w:rsid w:val="00EF4225"/>
    <w:rsid w:val="00EF6E3D"/>
    <w:rsid w:val="00F01E26"/>
    <w:rsid w:val="00F06143"/>
    <w:rsid w:val="00F121F4"/>
    <w:rsid w:val="00F12C8B"/>
    <w:rsid w:val="00F16F0B"/>
    <w:rsid w:val="00F201C2"/>
    <w:rsid w:val="00F3203A"/>
    <w:rsid w:val="00F3557A"/>
    <w:rsid w:val="00F36C83"/>
    <w:rsid w:val="00F40DFA"/>
    <w:rsid w:val="00F41008"/>
    <w:rsid w:val="00F57F2C"/>
    <w:rsid w:val="00F6339E"/>
    <w:rsid w:val="00F65CB7"/>
    <w:rsid w:val="00F710CD"/>
    <w:rsid w:val="00F7351B"/>
    <w:rsid w:val="00F802A2"/>
    <w:rsid w:val="00F80FEC"/>
    <w:rsid w:val="00F8258E"/>
    <w:rsid w:val="00F8309E"/>
    <w:rsid w:val="00F83D0E"/>
    <w:rsid w:val="00F8431D"/>
    <w:rsid w:val="00F855FD"/>
    <w:rsid w:val="00F902D4"/>
    <w:rsid w:val="00F954A1"/>
    <w:rsid w:val="00FA0EC1"/>
    <w:rsid w:val="00FA1D0F"/>
    <w:rsid w:val="00FA1F19"/>
    <w:rsid w:val="00FA22B0"/>
    <w:rsid w:val="00FA5225"/>
    <w:rsid w:val="00FA52F4"/>
    <w:rsid w:val="00FB2EAD"/>
    <w:rsid w:val="00FB4D97"/>
    <w:rsid w:val="00FB5268"/>
    <w:rsid w:val="00FC2C7D"/>
    <w:rsid w:val="00FC6AB6"/>
    <w:rsid w:val="00FC7A4D"/>
    <w:rsid w:val="00FD135E"/>
    <w:rsid w:val="00FD5416"/>
    <w:rsid w:val="00FD62F4"/>
    <w:rsid w:val="00FE1FD3"/>
    <w:rsid w:val="00FE34FA"/>
    <w:rsid w:val="00FE4B56"/>
    <w:rsid w:val="00FE540D"/>
    <w:rsid w:val="00FE78AA"/>
    <w:rsid w:val="00FF1829"/>
    <w:rsid w:val="07BB8B6A"/>
    <w:rsid w:val="24058708"/>
    <w:rsid w:val="38D35F70"/>
    <w:rsid w:val="595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7F3EE0"/>
  <w15:docId w15:val="{61E9CC5E-9203-4863-AD38-27BF7B43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101C9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2">
    <w:name w:val="heading 1"/>
    <w:next w:val="a5"/>
    <w:link w:val="13"/>
    <w:qFormat/>
    <w:rsid w:val="00101C99"/>
    <w:pPr>
      <w:keepNext/>
      <w:numPr>
        <w:numId w:val="7"/>
      </w:numPr>
      <w:spacing w:before="240" w:after="120"/>
      <w:outlineLvl w:val="0"/>
    </w:pPr>
    <w:rPr>
      <w:rFonts w:ascii="Times New Roman" w:hAnsi="Times New Roman"/>
      <w:b/>
      <w:kern w:val="2"/>
      <w:sz w:val="21"/>
      <w:szCs w:val="24"/>
    </w:rPr>
  </w:style>
  <w:style w:type="paragraph" w:styleId="23">
    <w:name w:val="heading 2"/>
    <w:next w:val="a5"/>
    <w:link w:val="25"/>
    <w:qFormat/>
    <w:rsid w:val="00101C99"/>
    <w:pPr>
      <w:keepNext/>
      <w:numPr>
        <w:ilvl w:val="1"/>
        <w:numId w:val="7"/>
      </w:numPr>
      <w:spacing w:before="240" w:after="120"/>
      <w:outlineLvl w:val="1"/>
    </w:pPr>
    <w:rPr>
      <w:rFonts w:ascii="Times New Roman" w:hAnsi="Times New Roman"/>
      <w:b/>
      <w:kern w:val="2"/>
      <w:sz w:val="21"/>
      <w:szCs w:val="24"/>
    </w:rPr>
  </w:style>
  <w:style w:type="paragraph" w:styleId="3">
    <w:name w:val="heading 3"/>
    <w:next w:val="a5"/>
    <w:qFormat/>
    <w:rsid w:val="00101C99"/>
    <w:pPr>
      <w:keepNext/>
      <w:numPr>
        <w:ilvl w:val="2"/>
        <w:numId w:val="7"/>
      </w:numPr>
      <w:spacing w:before="240" w:after="120"/>
      <w:outlineLvl w:val="2"/>
    </w:pPr>
    <w:rPr>
      <w:rFonts w:ascii="Times New Roman" w:hAnsi="Times New Roman"/>
      <w:b/>
      <w:kern w:val="2"/>
      <w:sz w:val="21"/>
      <w:szCs w:val="21"/>
    </w:rPr>
  </w:style>
  <w:style w:type="paragraph" w:styleId="4">
    <w:name w:val="heading 4"/>
    <w:next w:val="a5"/>
    <w:qFormat/>
    <w:rsid w:val="00101C99"/>
    <w:pPr>
      <w:keepNext/>
      <w:numPr>
        <w:ilvl w:val="3"/>
        <w:numId w:val="7"/>
      </w:numPr>
      <w:spacing w:before="240" w:after="120"/>
      <w:outlineLvl w:val="3"/>
    </w:pPr>
    <w:rPr>
      <w:rFonts w:ascii="Times New Roman" w:hAnsi="Times New Roman"/>
      <w:b/>
      <w:bCs/>
      <w:kern w:val="2"/>
      <w:sz w:val="21"/>
      <w:szCs w:val="21"/>
    </w:rPr>
  </w:style>
  <w:style w:type="paragraph" w:styleId="5">
    <w:name w:val="heading 5"/>
    <w:next w:val="a5"/>
    <w:qFormat/>
    <w:rsid w:val="00101C99"/>
    <w:pPr>
      <w:keepNext/>
      <w:numPr>
        <w:ilvl w:val="4"/>
        <w:numId w:val="7"/>
      </w:numPr>
      <w:spacing w:before="240" w:after="120"/>
      <w:outlineLvl w:val="4"/>
    </w:pPr>
    <w:rPr>
      <w:rFonts w:ascii="Times New Roman" w:hAnsi="Times New Roman"/>
      <w:b/>
      <w:kern w:val="2"/>
      <w:sz w:val="21"/>
      <w:szCs w:val="21"/>
    </w:rPr>
  </w:style>
  <w:style w:type="paragraph" w:styleId="6">
    <w:name w:val="heading 6"/>
    <w:next w:val="a5"/>
    <w:link w:val="60"/>
    <w:qFormat/>
    <w:rsid w:val="00101C99"/>
    <w:pPr>
      <w:keepNext/>
      <w:numPr>
        <w:ilvl w:val="5"/>
        <w:numId w:val="7"/>
      </w:numPr>
      <w:spacing w:before="240" w:after="120" w:line="240" w:lineRule="atLeast"/>
      <w:outlineLvl w:val="5"/>
    </w:pPr>
    <w:rPr>
      <w:rFonts w:ascii="Times New Roman" w:hAnsi="Times New Roman"/>
      <w:b/>
      <w:bCs/>
      <w:kern w:val="2"/>
      <w:sz w:val="21"/>
      <w:szCs w:val="21"/>
    </w:rPr>
  </w:style>
  <w:style w:type="paragraph" w:styleId="7">
    <w:name w:val="heading 7"/>
    <w:next w:val="a5"/>
    <w:qFormat/>
    <w:rsid w:val="00101C99"/>
    <w:pPr>
      <w:keepNext/>
      <w:numPr>
        <w:ilvl w:val="6"/>
        <w:numId w:val="7"/>
      </w:numPr>
      <w:spacing w:before="240" w:after="120"/>
      <w:outlineLvl w:val="6"/>
    </w:pPr>
    <w:rPr>
      <w:rFonts w:ascii="Times New Roman" w:hAnsi="Times New Roman"/>
      <w:b/>
      <w:kern w:val="2"/>
      <w:sz w:val="21"/>
      <w:szCs w:val="21"/>
    </w:rPr>
  </w:style>
  <w:style w:type="paragraph" w:styleId="8">
    <w:name w:val="heading 8"/>
    <w:basedOn w:val="a4"/>
    <w:next w:val="a4"/>
    <w:qFormat/>
    <w:rsid w:val="00101C99"/>
    <w:pPr>
      <w:keepNext/>
      <w:adjustRightInd w:val="0"/>
      <w:spacing w:line="360" w:lineRule="auto"/>
      <w:textAlignment w:val="baseline"/>
      <w:outlineLvl w:val="7"/>
    </w:pPr>
    <w:rPr>
      <w:rFonts w:hAnsi="Symbol"/>
      <w:kern w:val="0"/>
    </w:rPr>
  </w:style>
  <w:style w:type="paragraph" w:styleId="9">
    <w:name w:val="heading 9"/>
    <w:basedOn w:val="a4"/>
    <w:next w:val="a4"/>
    <w:qFormat/>
    <w:rsid w:val="00101C99"/>
    <w:pPr>
      <w:keepNext/>
      <w:adjustRightInd w:val="0"/>
      <w:spacing w:line="360" w:lineRule="auto"/>
      <w:textAlignment w:val="baseline"/>
      <w:outlineLvl w:val="8"/>
    </w:pPr>
    <w:rPr>
      <w:rFonts w:hAnsi="Symbol"/>
      <w:kern w:val="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14">
    <w:name w:val="toc 1"/>
    <w:next w:val="a5"/>
    <w:uiPriority w:val="39"/>
    <w:rsid w:val="00101C99"/>
    <w:pPr>
      <w:tabs>
        <w:tab w:val="left" w:pos="418"/>
        <w:tab w:val="right" w:leader="dot" w:pos="8778"/>
      </w:tabs>
      <w:spacing w:line="240" w:lineRule="atLeast"/>
      <w:ind w:left="199" w:rightChars="300" w:right="300" w:hangingChars="199" w:hanging="199"/>
      <w:outlineLvl w:val="0"/>
    </w:pPr>
    <w:rPr>
      <w:rFonts w:ascii="Times New Roman" w:hAnsi="Times New Roman"/>
      <w:b/>
      <w:bCs/>
      <w:noProof/>
      <w:kern w:val="2"/>
      <w:sz w:val="21"/>
      <w:szCs w:val="24"/>
    </w:rPr>
  </w:style>
  <w:style w:type="paragraph" w:styleId="26">
    <w:name w:val="toc 2"/>
    <w:next w:val="a5"/>
    <w:uiPriority w:val="39"/>
    <w:rsid w:val="00101C99"/>
    <w:pPr>
      <w:tabs>
        <w:tab w:val="left" w:pos="1046"/>
        <w:tab w:val="right" w:leader="dot" w:pos="8778"/>
      </w:tabs>
      <w:ind w:leftChars="151" w:left="500" w:rightChars="300" w:right="300" w:hangingChars="349" w:hanging="349"/>
      <w:outlineLvl w:val="1"/>
    </w:pPr>
    <w:rPr>
      <w:rFonts w:ascii="Times New Roman" w:hAnsi="Times New Roman"/>
      <w:noProof/>
      <w:kern w:val="2"/>
      <w:sz w:val="21"/>
      <w:szCs w:val="24"/>
    </w:rPr>
  </w:style>
  <w:style w:type="paragraph" w:styleId="30">
    <w:name w:val="toc 3"/>
    <w:next w:val="a5"/>
    <w:uiPriority w:val="39"/>
    <w:rsid w:val="00101C99"/>
    <w:pPr>
      <w:tabs>
        <w:tab w:val="left" w:pos="1465"/>
        <w:tab w:val="right" w:leader="dot" w:pos="8778"/>
      </w:tabs>
      <w:ind w:leftChars="301" w:left="700" w:rightChars="300" w:right="300" w:hangingChars="399" w:hanging="399"/>
      <w:outlineLvl w:val="2"/>
    </w:pPr>
    <w:rPr>
      <w:rFonts w:ascii="Times New Roman" w:hAnsi="Times New Roman"/>
      <w:noProof/>
      <w:kern w:val="2"/>
      <w:sz w:val="21"/>
      <w:szCs w:val="24"/>
    </w:rPr>
  </w:style>
  <w:style w:type="paragraph" w:styleId="a5">
    <w:name w:val="Body Text"/>
    <w:basedOn w:val="a4"/>
    <w:link w:val="a9"/>
    <w:qFormat/>
    <w:rsid w:val="00101C99"/>
    <w:pPr>
      <w:ind w:firstLineChars="100" w:firstLine="217"/>
      <w:jc w:val="left"/>
    </w:pPr>
    <w:rPr>
      <w:sz w:val="20"/>
      <w:szCs w:val="21"/>
    </w:rPr>
  </w:style>
  <w:style w:type="paragraph" w:customStyle="1" w:styleId="15">
    <w:name w:val="インデント1"/>
    <w:basedOn w:val="a4"/>
    <w:rsid w:val="00101C99"/>
    <w:pPr>
      <w:ind w:left="947" w:firstLineChars="100" w:firstLine="100"/>
      <w:jc w:val="left"/>
    </w:pPr>
    <w:rPr>
      <w:szCs w:val="21"/>
    </w:rPr>
  </w:style>
  <w:style w:type="paragraph" w:customStyle="1" w:styleId="11">
    <w:name w:val="数字リスト1"/>
    <w:link w:val="16"/>
    <w:rsid w:val="00101C99"/>
    <w:pPr>
      <w:numPr>
        <w:numId w:val="15"/>
      </w:numPr>
    </w:pPr>
    <w:rPr>
      <w:rFonts w:ascii="Times New Roman" w:hAnsi="Times New Roman"/>
      <w:kern w:val="2"/>
      <w:sz w:val="21"/>
      <w:szCs w:val="21"/>
    </w:rPr>
  </w:style>
  <w:style w:type="paragraph" w:customStyle="1" w:styleId="17">
    <w:name w:val="数字リスト1本文レベル"/>
    <w:rsid w:val="00101C99"/>
    <w:pPr>
      <w:ind w:left="737"/>
    </w:pPr>
    <w:rPr>
      <w:rFonts w:ascii="Times New Roman" w:hAnsi="Times New Roman"/>
      <w:kern w:val="2"/>
      <w:sz w:val="21"/>
      <w:szCs w:val="21"/>
    </w:rPr>
  </w:style>
  <w:style w:type="paragraph" w:customStyle="1" w:styleId="20">
    <w:name w:val="数字リスト2"/>
    <w:rsid w:val="00101C99"/>
    <w:pPr>
      <w:numPr>
        <w:numId w:val="3"/>
      </w:numPr>
    </w:pPr>
    <w:rPr>
      <w:rFonts w:ascii="Times New Roman" w:hAnsi="Times New Roman"/>
      <w:kern w:val="2"/>
      <w:sz w:val="21"/>
      <w:szCs w:val="21"/>
    </w:rPr>
  </w:style>
  <w:style w:type="paragraph" w:customStyle="1" w:styleId="27">
    <w:name w:val="数字リスト2本文レベル"/>
    <w:rsid w:val="00101C99"/>
    <w:pPr>
      <w:ind w:left="1304"/>
    </w:pPr>
    <w:rPr>
      <w:rFonts w:ascii="Times New Roman" w:hAnsi="Times New Roman"/>
      <w:kern w:val="2"/>
      <w:sz w:val="21"/>
      <w:szCs w:val="21"/>
    </w:rPr>
  </w:style>
  <w:style w:type="paragraph" w:customStyle="1" w:styleId="28">
    <w:name w:val="インデント2"/>
    <w:basedOn w:val="a4"/>
    <w:rsid w:val="00101C99"/>
    <w:pPr>
      <w:ind w:left="1367" w:firstLineChars="100" w:firstLine="100"/>
    </w:pPr>
    <w:rPr>
      <w:szCs w:val="21"/>
    </w:rPr>
  </w:style>
  <w:style w:type="paragraph" w:customStyle="1" w:styleId="18">
    <w:name w:val="英字リスト1"/>
    <w:rsid w:val="00101C99"/>
    <w:rPr>
      <w:rFonts w:ascii="Times New Roman" w:hAnsi="Times New Roman"/>
      <w:kern w:val="2"/>
      <w:sz w:val="21"/>
      <w:szCs w:val="21"/>
    </w:rPr>
  </w:style>
  <w:style w:type="paragraph" w:customStyle="1" w:styleId="19">
    <w:name w:val="英字リスト1本文レベル"/>
    <w:rsid w:val="00101C99"/>
    <w:pPr>
      <w:ind w:left="1871"/>
    </w:pPr>
    <w:rPr>
      <w:rFonts w:ascii="Times New Roman" w:hAnsi="Times New Roman"/>
      <w:kern w:val="2"/>
      <w:sz w:val="21"/>
      <w:szCs w:val="21"/>
    </w:rPr>
  </w:style>
  <w:style w:type="paragraph" w:customStyle="1" w:styleId="29">
    <w:name w:val="英字リスト2"/>
    <w:rsid w:val="00101C99"/>
    <w:rPr>
      <w:rFonts w:ascii="Times New Roman" w:hAnsi="Times New Roman"/>
      <w:kern w:val="2"/>
      <w:sz w:val="21"/>
      <w:szCs w:val="21"/>
    </w:rPr>
  </w:style>
  <w:style w:type="paragraph" w:customStyle="1" w:styleId="2a">
    <w:name w:val="英字リスト2本文レベル"/>
    <w:rsid w:val="00101C99"/>
    <w:pPr>
      <w:ind w:left="2438"/>
    </w:pPr>
    <w:rPr>
      <w:rFonts w:ascii="Times New Roman" w:hAnsi="Times New Roman"/>
      <w:kern w:val="2"/>
      <w:sz w:val="21"/>
      <w:szCs w:val="21"/>
    </w:rPr>
  </w:style>
  <w:style w:type="paragraph" w:customStyle="1" w:styleId="1a">
    <w:name w:val="ローマ数字リスト1"/>
    <w:rsid w:val="00101C99"/>
    <w:rPr>
      <w:rFonts w:ascii="Times New Roman" w:hAnsi="Times New Roman"/>
      <w:kern w:val="2"/>
      <w:sz w:val="21"/>
      <w:szCs w:val="21"/>
    </w:rPr>
  </w:style>
  <w:style w:type="paragraph" w:customStyle="1" w:styleId="1b">
    <w:name w:val="ローマ数字リスト1本文レベル"/>
    <w:rsid w:val="00101C99"/>
    <w:pPr>
      <w:ind w:left="3005"/>
    </w:pPr>
    <w:rPr>
      <w:rFonts w:ascii="Times New Roman" w:hAnsi="Times New Roman"/>
      <w:kern w:val="2"/>
      <w:sz w:val="21"/>
      <w:szCs w:val="21"/>
    </w:rPr>
  </w:style>
  <w:style w:type="paragraph" w:customStyle="1" w:styleId="2b">
    <w:name w:val="ローマ数字リスト2"/>
    <w:rsid w:val="00101C99"/>
    <w:rPr>
      <w:rFonts w:ascii="Times New Roman" w:hAnsi="Times New Roman"/>
      <w:kern w:val="2"/>
      <w:sz w:val="21"/>
      <w:szCs w:val="21"/>
    </w:rPr>
  </w:style>
  <w:style w:type="paragraph" w:customStyle="1" w:styleId="2c">
    <w:name w:val="ローマ数字リスト2本文レベル"/>
    <w:rsid w:val="00101C99"/>
    <w:pPr>
      <w:ind w:left="3572"/>
    </w:pPr>
    <w:rPr>
      <w:rFonts w:ascii="Times New Roman" w:hAnsi="Times New Roman"/>
      <w:kern w:val="2"/>
      <w:sz w:val="21"/>
      <w:szCs w:val="21"/>
    </w:rPr>
  </w:style>
  <w:style w:type="paragraph" w:styleId="aa">
    <w:name w:val="Title"/>
    <w:basedOn w:val="a4"/>
    <w:qFormat/>
    <w:rsid w:val="00101C99"/>
    <w:pPr>
      <w:spacing w:before="120" w:after="120"/>
      <w:jc w:val="center"/>
    </w:pPr>
    <w:rPr>
      <w:rFonts w:cs="Arial"/>
      <w:b/>
      <w:sz w:val="24"/>
      <w:szCs w:val="32"/>
    </w:rPr>
  </w:style>
  <w:style w:type="paragraph" w:customStyle="1" w:styleId="ab">
    <w:name w:val="図表領域"/>
    <w:rsid w:val="00101C99"/>
    <w:rPr>
      <w:rFonts w:ascii="Times New Roman" w:hAnsi="Times New Roman"/>
      <w:kern w:val="2"/>
      <w:sz w:val="21"/>
      <w:szCs w:val="21"/>
    </w:rPr>
  </w:style>
  <w:style w:type="paragraph" w:styleId="40">
    <w:name w:val="toc 4"/>
    <w:next w:val="a5"/>
    <w:autoRedefine/>
    <w:uiPriority w:val="39"/>
    <w:rsid w:val="00101C99"/>
    <w:pPr>
      <w:tabs>
        <w:tab w:val="right" w:leader="dot" w:pos="9061"/>
      </w:tabs>
      <w:ind w:left="420"/>
      <w:outlineLvl w:val="3"/>
    </w:pPr>
    <w:rPr>
      <w:rFonts w:ascii="Times New Roman" w:hAnsi="Times New Roman"/>
      <w:kern w:val="2"/>
      <w:sz w:val="21"/>
      <w:szCs w:val="21"/>
    </w:rPr>
  </w:style>
  <w:style w:type="paragraph" w:styleId="50">
    <w:name w:val="toc 5"/>
    <w:next w:val="a5"/>
    <w:autoRedefine/>
    <w:uiPriority w:val="39"/>
    <w:rsid w:val="00101C99"/>
    <w:pPr>
      <w:ind w:left="629"/>
      <w:outlineLvl w:val="4"/>
    </w:pPr>
    <w:rPr>
      <w:rFonts w:ascii="Times New Roman" w:hAnsi="Times New Roman"/>
      <w:kern w:val="2"/>
      <w:sz w:val="21"/>
      <w:szCs w:val="21"/>
    </w:rPr>
  </w:style>
  <w:style w:type="paragraph" w:styleId="61">
    <w:name w:val="toc 6"/>
    <w:next w:val="a5"/>
    <w:autoRedefine/>
    <w:uiPriority w:val="39"/>
    <w:rsid w:val="00101C99"/>
    <w:pPr>
      <w:ind w:left="839"/>
      <w:outlineLvl w:val="5"/>
    </w:pPr>
    <w:rPr>
      <w:rFonts w:ascii="Times New Roman" w:hAnsi="Times New Roman"/>
      <w:kern w:val="2"/>
      <w:sz w:val="21"/>
      <w:szCs w:val="21"/>
    </w:rPr>
  </w:style>
  <w:style w:type="paragraph" w:styleId="70">
    <w:name w:val="toc 7"/>
    <w:next w:val="a5"/>
    <w:autoRedefine/>
    <w:uiPriority w:val="39"/>
    <w:rsid w:val="00101C99"/>
    <w:pPr>
      <w:ind w:left="1049"/>
      <w:outlineLvl w:val="6"/>
    </w:pPr>
    <w:rPr>
      <w:rFonts w:ascii="Times New Roman" w:hAnsi="Times New Roman"/>
      <w:kern w:val="2"/>
      <w:sz w:val="21"/>
      <w:szCs w:val="21"/>
    </w:rPr>
  </w:style>
  <w:style w:type="paragraph" w:styleId="a">
    <w:name w:val="List Bullet"/>
    <w:autoRedefine/>
    <w:rsid w:val="00101C99"/>
    <w:pPr>
      <w:numPr>
        <w:numId w:val="1"/>
      </w:numPr>
      <w:ind w:left="175" w:hanging="175"/>
    </w:pPr>
    <w:rPr>
      <w:rFonts w:ascii="Times New Roman" w:hAnsi="Times New Roman"/>
      <w:kern w:val="2"/>
      <w:sz w:val="21"/>
      <w:szCs w:val="24"/>
    </w:rPr>
  </w:style>
  <w:style w:type="paragraph" w:styleId="2">
    <w:name w:val="List Bullet 2"/>
    <w:rsid w:val="00101C99"/>
    <w:pPr>
      <w:numPr>
        <w:numId w:val="2"/>
      </w:numPr>
    </w:pPr>
    <w:rPr>
      <w:rFonts w:ascii="Times New Roman" w:hAnsi="Times New Roman"/>
      <w:kern w:val="2"/>
      <w:sz w:val="21"/>
      <w:szCs w:val="24"/>
    </w:rPr>
  </w:style>
  <w:style w:type="paragraph" w:styleId="ac">
    <w:name w:val="header"/>
    <w:basedOn w:val="a4"/>
    <w:link w:val="ad"/>
    <w:rsid w:val="00101C99"/>
    <w:pPr>
      <w:adjustRightInd w:val="0"/>
      <w:jc w:val="center"/>
      <w:textAlignment w:val="baseline"/>
    </w:pPr>
    <w:rPr>
      <w:sz w:val="18"/>
    </w:rPr>
  </w:style>
  <w:style w:type="paragraph" w:styleId="ae">
    <w:name w:val="footer"/>
    <w:link w:val="af"/>
    <w:rsid w:val="00101C99"/>
    <w:pPr>
      <w:tabs>
        <w:tab w:val="center" w:pos="4252"/>
        <w:tab w:val="right" w:pos="8504"/>
      </w:tabs>
      <w:adjustRightInd w:val="0"/>
      <w:jc w:val="center"/>
      <w:textAlignment w:val="baseline"/>
    </w:pPr>
    <w:rPr>
      <w:rFonts w:ascii="Times New Roman" w:hAnsi="Times New Roman"/>
      <w:sz w:val="18"/>
    </w:rPr>
  </w:style>
  <w:style w:type="character" w:styleId="af0">
    <w:name w:val="page number"/>
    <w:rsid w:val="00101C99"/>
    <w:rPr>
      <w:rFonts w:ascii="Times New Roman" w:eastAsia="ＭＳ 明朝" w:hAnsi="Times New Roman"/>
      <w:sz w:val="21"/>
    </w:rPr>
  </w:style>
  <w:style w:type="character" w:styleId="af1">
    <w:name w:val="annotation reference"/>
    <w:semiHidden/>
    <w:rsid w:val="00101C99"/>
    <w:rPr>
      <w:sz w:val="18"/>
      <w:szCs w:val="18"/>
    </w:rPr>
  </w:style>
  <w:style w:type="paragraph" w:styleId="af2">
    <w:name w:val="annotation text"/>
    <w:basedOn w:val="a4"/>
    <w:semiHidden/>
    <w:rsid w:val="00101C99"/>
    <w:pPr>
      <w:jc w:val="left"/>
    </w:pPr>
  </w:style>
  <w:style w:type="paragraph" w:styleId="af3">
    <w:name w:val="annotation subject"/>
    <w:basedOn w:val="af2"/>
    <w:next w:val="af2"/>
    <w:semiHidden/>
    <w:rsid w:val="00101C99"/>
    <w:rPr>
      <w:b/>
      <w:bCs/>
    </w:rPr>
  </w:style>
  <w:style w:type="paragraph" w:styleId="af4">
    <w:name w:val="Balloon Text"/>
    <w:basedOn w:val="a4"/>
    <w:link w:val="af5"/>
    <w:uiPriority w:val="99"/>
    <w:semiHidden/>
    <w:rsid w:val="00101C99"/>
    <w:rPr>
      <w:rFonts w:ascii="Arial" w:eastAsia="ＭＳ ゴシック" w:hAnsi="Arial"/>
      <w:sz w:val="18"/>
      <w:szCs w:val="18"/>
    </w:rPr>
  </w:style>
  <w:style w:type="character" w:customStyle="1" w:styleId="a9">
    <w:name w:val="本文 (文字)"/>
    <w:link w:val="a5"/>
    <w:locked/>
    <w:rsid w:val="00101C99"/>
    <w:rPr>
      <w:rFonts w:ascii="Times New Roman" w:hAnsi="Times New Roman"/>
      <w:kern w:val="2"/>
      <w:szCs w:val="21"/>
    </w:rPr>
  </w:style>
  <w:style w:type="paragraph" w:styleId="af6">
    <w:name w:val="caption"/>
    <w:basedOn w:val="a4"/>
    <w:next w:val="a4"/>
    <w:qFormat/>
    <w:rsid w:val="00101C99"/>
    <w:pPr>
      <w:tabs>
        <w:tab w:val="left" w:pos="836"/>
      </w:tabs>
      <w:spacing w:before="120" w:after="240"/>
      <w:ind w:left="836" w:hangingChars="418" w:hanging="836"/>
    </w:pPr>
    <w:rPr>
      <w:b/>
      <w:bCs/>
      <w:sz w:val="20"/>
      <w:szCs w:val="20"/>
    </w:rPr>
  </w:style>
  <w:style w:type="paragraph" w:customStyle="1" w:styleId="Appendix">
    <w:name w:val="Appendix"/>
    <w:basedOn w:val="a4"/>
    <w:next w:val="a4"/>
    <w:rsid w:val="00101C99"/>
    <w:pPr>
      <w:tabs>
        <w:tab w:val="num" w:pos="567"/>
        <w:tab w:val="num" w:pos="1440"/>
      </w:tabs>
      <w:ind w:left="1440" w:hanging="1440"/>
    </w:pPr>
  </w:style>
  <w:style w:type="paragraph" w:customStyle="1" w:styleId="Figure">
    <w:name w:val="Figure"/>
    <w:basedOn w:val="a4"/>
    <w:next w:val="a4"/>
    <w:rsid w:val="00101C99"/>
    <w:pPr>
      <w:tabs>
        <w:tab w:val="num" w:pos="1080"/>
        <w:tab w:val="num" w:pos="1304"/>
      </w:tabs>
      <w:ind w:left="1080" w:hanging="1080"/>
    </w:pPr>
  </w:style>
  <w:style w:type="paragraph" w:customStyle="1" w:styleId="Listtitle">
    <w:name w:val="List title"/>
    <w:basedOn w:val="a4"/>
    <w:next w:val="a4"/>
    <w:rsid w:val="00101C99"/>
    <w:rPr>
      <w:b/>
      <w:bCs/>
    </w:rPr>
  </w:style>
  <w:style w:type="paragraph" w:customStyle="1" w:styleId="Table">
    <w:name w:val="Table"/>
    <w:basedOn w:val="a4"/>
    <w:next w:val="a4"/>
    <w:rsid w:val="00101C99"/>
    <w:pPr>
      <w:tabs>
        <w:tab w:val="num" w:pos="1080"/>
        <w:tab w:val="num" w:pos="1304"/>
      </w:tabs>
      <w:ind w:left="1080" w:hanging="1080"/>
    </w:pPr>
  </w:style>
  <w:style w:type="paragraph" w:customStyle="1" w:styleId="TextTable">
    <w:name w:val="Text Table"/>
    <w:basedOn w:val="a4"/>
    <w:next w:val="a4"/>
    <w:rsid w:val="00101C99"/>
    <w:pPr>
      <w:tabs>
        <w:tab w:val="num" w:pos="737"/>
      </w:tabs>
      <w:ind w:left="1440" w:hanging="1440"/>
    </w:pPr>
  </w:style>
  <w:style w:type="character" w:styleId="af7">
    <w:name w:val="Hyperlink"/>
    <w:uiPriority w:val="99"/>
    <w:rsid w:val="00101C99"/>
    <w:rPr>
      <w:color w:val="0000FF"/>
      <w:u w:val="single"/>
    </w:rPr>
  </w:style>
  <w:style w:type="paragraph" w:styleId="af8">
    <w:name w:val="table of figures"/>
    <w:basedOn w:val="a4"/>
    <w:next w:val="a4"/>
    <w:semiHidden/>
    <w:rsid w:val="00101C99"/>
    <w:pPr>
      <w:tabs>
        <w:tab w:val="left" w:pos="1463"/>
        <w:tab w:val="right" w:leader="dot" w:pos="8778"/>
      </w:tabs>
      <w:ind w:leftChars="200" w:left="700" w:rightChars="300" w:right="300" w:hangingChars="500" w:hanging="500"/>
    </w:pPr>
    <w:rPr>
      <w:noProof/>
    </w:rPr>
  </w:style>
  <w:style w:type="paragraph" w:styleId="a3">
    <w:name w:val="Date"/>
    <w:basedOn w:val="a4"/>
    <w:next w:val="a4"/>
    <w:link w:val="af9"/>
    <w:rsid w:val="00101C99"/>
    <w:pPr>
      <w:numPr>
        <w:numId w:val="4"/>
      </w:numPr>
      <w:tabs>
        <w:tab w:val="clear" w:pos="1485"/>
      </w:tabs>
      <w:ind w:left="0" w:firstLine="0"/>
    </w:pPr>
    <w:rPr>
      <w:rFonts w:hAnsi="Symbol"/>
      <w:bCs/>
      <w:kern w:val="0"/>
    </w:rPr>
  </w:style>
  <w:style w:type="paragraph" w:customStyle="1" w:styleId="24">
    <w:name w:val="標準2"/>
    <w:basedOn w:val="a4"/>
    <w:rsid w:val="00101C99"/>
    <w:pPr>
      <w:numPr>
        <w:numId w:val="5"/>
      </w:numPr>
      <w:tabs>
        <w:tab w:val="clear" w:pos="1485"/>
      </w:tabs>
      <w:ind w:left="947" w:firstLine="210"/>
    </w:pPr>
  </w:style>
  <w:style w:type="paragraph" w:customStyle="1" w:styleId="31">
    <w:name w:val="標準3"/>
    <w:basedOn w:val="a4"/>
    <w:rsid w:val="00101C99"/>
    <w:pPr>
      <w:ind w:left="1367"/>
    </w:pPr>
  </w:style>
  <w:style w:type="character" w:styleId="afa">
    <w:name w:val="FollowedHyperlink"/>
    <w:rsid w:val="00101C99"/>
    <w:rPr>
      <w:color w:val="800080"/>
      <w:u w:val="single"/>
    </w:rPr>
  </w:style>
  <w:style w:type="paragraph" w:styleId="21">
    <w:name w:val="Body Text 2"/>
    <w:basedOn w:val="a4"/>
    <w:rsid w:val="00101C99"/>
    <w:pPr>
      <w:numPr>
        <w:numId w:val="6"/>
      </w:numPr>
      <w:tabs>
        <w:tab w:val="clear" w:pos="1440"/>
      </w:tabs>
      <w:spacing w:line="480" w:lineRule="auto"/>
      <w:ind w:left="0" w:firstLine="0"/>
    </w:pPr>
  </w:style>
  <w:style w:type="paragraph" w:styleId="afb">
    <w:name w:val="macro"/>
    <w:semiHidden/>
    <w:rsid w:val="00101C99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16">
    <w:name w:val="数字リスト1 (文字)"/>
    <w:link w:val="11"/>
    <w:rsid w:val="00101C99"/>
    <w:rPr>
      <w:rFonts w:ascii="Times New Roman" w:hAnsi="Times New Roman"/>
      <w:kern w:val="2"/>
      <w:sz w:val="21"/>
      <w:szCs w:val="21"/>
    </w:rPr>
  </w:style>
  <w:style w:type="character" w:customStyle="1" w:styleId="25">
    <w:name w:val="見出し 2 (文字)"/>
    <w:link w:val="23"/>
    <w:rsid w:val="00101C99"/>
    <w:rPr>
      <w:rFonts w:ascii="Times New Roman" w:hAnsi="Times New Roman"/>
      <w:b/>
      <w:kern w:val="2"/>
      <w:sz w:val="21"/>
      <w:szCs w:val="24"/>
    </w:rPr>
  </w:style>
  <w:style w:type="paragraph" w:customStyle="1" w:styleId="22">
    <w:name w:val="箇条書き2"/>
    <w:basedOn w:val="a4"/>
    <w:rsid w:val="00101C99"/>
    <w:pPr>
      <w:numPr>
        <w:ilvl w:val="2"/>
        <w:numId w:val="8"/>
      </w:numPr>
      <w:spacing w:afterLines="50" w:after="120"/>
    </w:pPr>
    <w:rPr>
      <w:szCs w:val="20"/>
    </w:rPr>
  </w:style>
  <w:style w:type="character" w:customStyle="1" w:styleId="ad">
    <w:name w:val="ヘッダー (文字)"/>
    <w:link w:val="ac"/>
    <w:rsid w:val="00101C99"/>
    <w:rPr>
      <w:rFonts w:ascii="Times New Roman" w:hAnsi="Times New Roman"/>
      <w:kern w:val="2"/>
      <w:sz w:val="18"/>
      <w:szCs w:val="24"/>
    </w:rPr>
  </w:style>
  <w:style w:type="character" w:customStyle="1" w:styleId="af">
    <w:name w:val="フッター (文字)"/>
    <w:link w:val="ae"/>
    <w:rsid w:val="00101C99"/>
    <w:rPr>
      <w:rFonts w:ascii="Times New Roman" w:hAnsi="Times New Roman"/>
      <w:sz w:val="18"/>
    </w:rPr>
  </w:style>
  <w:style w:type="character" w:customStyle="1" w:styleId="af5">
    <w:name w:val="吹き出し (文字)"/>
    <w:link w:val="af4"/>
    <w:uiPriority w:val="99"/>
    <w:semiHidden/>
    <w:rsid w:val="00101C99"/>
    <w:rPr>
      <w:rFonts w:ascii="Arial" w:eastAsia="ＭＳ ゴシック" w:hAnsi="Arial"/>
      <w:kern w:val="2"/>
      <w:sz w:val="18"/>
      <w:szCs w:val="18"/>
    </w:rPr>
  </w:style>
  <w:style w:type="paragraph" w:customStyle="1" w:styleId="1">
    <w:name w:val="数字リスト　(1)"/>
    <w:basedOn w:val="a5"/>
    <w:link w:val="1c"/>
    <w:qFormat/>
    <w:rsid w:val="00101C99"/>
    <w:pPr>
      <w:numPr>
        <w:numId w:val="10"/>
      </w:numPr>
      <w:ind w:firstLineChars="0" w:firstLine="0"/>
    </w:pPr>
    <w:rPr>
      <w:color w:val="000000"/>
      <w:kern w:val="0"/>
      <w:szCs w:val="20"/>
    </w:rPr>
  </w:style>
  <w:style w:type="table" w:styleId="afc">
    <w:name w:val="Table Grid"/>
    <w:basedOn w:val="a7"/>
    <w:rsid w:val="00101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数字リスト　(1) (文字)"/>
    <w:link w:val="1"/>
    <w:rsid w:val="00101C99"/>
    <w:rPr>
      <w:rFonts w:ascii="Times New Roman" w:hAnsi="Times New Roman"/>
      <w:color w:val="000000"/>
    </w:rPr>
  </w:style>
  <w:style w:type="paragraph" w:customStyle="1" w:styleId="1d">
    <w:name w:val="数字リスト(1) レベル"/>
    <w:basedOn w:val="a5"/>
    <w:link w:val="1e"/>
    <w:qFormat/>
    <w:rsid w:val="00101C99"/>
    <w:pPr>
      <w:ind w:leftChars="249" w:left="565" w:firstLineChars="0" w:firstLine="0"/>
    </w:pPr>
  </w:style>
  <w:style w:type="paragraph" w:customStyle="1" w:styleId="a2">
    <w:name w:val="数字リスト①"/>
    <w:basedOn w:val="a4"/>
    <w:link w:val="afd"/>
    <w:qFormat/>
    <w:rsid w:val="00101C99"/>
    <w:pPr>
      <w:numPr>
        <w:numId w:val="12"/>
      </w:numPr>
      <w:autoSpaceDE w:val="0"/>
      <w:autoSpaceDN w:val="0"/>
      <w:adjustRightInd w:val="0"/>
      <w:jc w:val="left"/>
    </w:pPr>
    <w:rPr>
      <w:color w:val="000000"/>
      <w:kern w:val="0"/>
      <w:sz w:val="20"/>
      <w:szCs w:val="20"/>
    </w:rPr>
  </w:style>
  <w:style w:type="character" w:customStyle="1" w:styleId="1e">
    <w:name w:val="数字リスト(1) レベル (文字)"/>
    <w:basedOn w:val="a9"/>
    <w:link w:val="1d"/>
    <w:rsid w:val="00101C99"/>
    <w:rPr>
      <w:rFonts w:ascii="Times New Roman" w:hAnsi="Times New Roman"/>
      <w:kern w:val="2"/>
      <w:szCs w:val="21"/>
    </w:rPr>
  </w:style>
  <w:style w:type="paragraph" w:customStyle="1" w:styleId="10">
    <w:name w:val="数字リスト 1)"/>
    <w:basedOn w:val="a5"/>
    <w:link w:val="1f"/>
    <w:qFormat/>
    <w:rsid w:val="00101C99"/>
    <w:pPr>
      <w:numPr>
        <w:numId w:val="11"/>
      </w:numPr>
      <w:ind w:firstLineChars="0" w:firstLine="0"/>
    </w:pPr>
  </w:style>
  <w:style w:type="character" w:customStyle="1" w:styleId="afd">
    <w:name w:val="数字リスト① (文字)"/>
    <w:link w:val="a2"/>
    <w:rsid w:val="00101C99"/>
    <w:rPr>
      <w:rFonts w:ascii="Times New Roman" w:hAnsi="Times New Roman"/>
      <w:color w:val="000000"/>
    </w:rPr>
  </w:style>
  <w:style w:type="paragraph" w:customStyle="1" w:styleId="1f0">
    <w:name w:val="数字リスト1) レベル"/>
    <w:basedOn w:val="a4"/>
    <w:link w:val="1f1"/>
    <w:autoRedefine/>
    <w:qFormat/>
    <w:rsid w:val="00101C99"/>
    <w:pPr>
      <w:autoSpaceDE w:val="0"/>
      <w:autoSpaceDN w:val="0"/>
      <w:adjustRightInd w:val="0"/>
      <w:ind w:left="567"/>
      <w:jc w:val="left"/>
    </w:pPr>
    <w:rPr>
      <w:color w:val="000000"/>
      <w:kern w:val="0"/>
      <w:sz w:val="20"/>
      <w:szCs w:val="20"/>
    </w:rPr>
  </w:style>
  <w:style w:type="character" w:customStyle="1" w:styleId="1f">
    <w:name w:val="数字リスト 1) (文字)"/>
    <w:basedOn w:val="a9"/>
    <w:link w:val="10"/>
    <w:rsid w:val="00101C99"/>
    <w:rPr>
      <w:rFonts w:ascii="Times New Roman" w:hAnsi="Times New Roman"/>
      <w:kern w:val="2"/>
      <w:szCs w:val="21"/>
    </w:rPr>
  </w:style>
  <w:style w:type="paragraph" w:customStyle="1" w:styleId="a0">
    <w:name w:val="数字リスト(a)"/>
    <w:basedOn w:val="6"/>
    <w:link w:val="afe"/>
    <w:qFormat/>
    <w:rsid w:val="00101C99"/>
    <w:pPr>
      <w:numPr>
        <w:ilvl w:val="0"/>
        <w:numId w:val="13"/>
      </w:numPr>
      <w:spacing w:before="0" w:after="0" w:line="240" w:lineRule="auto"/>
    </w:pPr>
    <w:rPr>
      <w:b w:val="0"/>
      <w:sz w:val="20"/>
      <w:szCs w:val="20"/>
    </w:rPr>
  </w:style>
  <w:style w:type="character" w:customStyle="1" w:styleId="1f1">
    <w:name w:val="数字リスト1) レベル (文字)"/>
    <w:link w:val="1f0"/>
    <w:rsid w:val="00101C99"/>
    <w:rPr>
      <w:rFonts w:ascii="Times New Roman" w:hAnsi="Times New Roman"/>
      <w:color w:val="000000"/>
    </w:rPr>
  </w:style>
  <w:style w:type="paragraph" w:customStyle="1" w:styleId="aff">
    <w:name w:val="数字リスト(a)レベル"/>
    <w:basedOn w:val="a4"/>
    <w:link w:val="aff0"/>
    <w:qFormat/>
    <w:rsid w:val="00101C99"/>
    <w:pPr>
      <w:ind w:leftChars="202" w:left="458"/>
      <w:jc w:val="left"/>
    </w:pPr>
    <w:rPr>
      <w:sz w:val="20"/>
      <w:szCs w:val="20"/>
    </w:rPr>
  </w:style>
  <w:style w:type="character" w:customStyle="1" w:styleId="60">
    <w:name w:val="見出し 6 (文字)"/>
    <w:link w:val="6"/>
    <w:rsid w:val="00101C99"/>
    <w:rPr>
      <w:rFonts w:ascii="Times New Roman" w:hAnsi="Times New Roman"/>
      <w:b/>
      <w:bCs/>
      <w:kern w:val="2"/>
      <w:sz w:val="21"/>
      <w:szCs w:val="21"/>
    </w:rPr>
  </w:style>
  <w:style w:type="character" w:customStyle="1" w:styleId="afe">
    <w:name w:val="数字リスト(a) (文字)"/>
    <w:link w:val="a0"/>
    <w:rsid w:val="00101C99"/>
    <w:rPr>
      <w:rFonts w:ascii="Times New Roman" w:hAnsi="Times New Roman"/>
      <w:bCs/>
      <w:kern w:val="2"/>
    </w:rPr>
  </w:style>
  <w:style w:type="paragraph" w:styleId="aff1">
    <w:name w:val="TOC Heading"/>
    <w:basedOn w:val="12"/>
    <w:next w:val="a4"/>
    <w:uiPriority w:val="39"/>
    <w:semiHidden/>
    <w:unhideWhenUsed/>
    <w:qFormat/>
    <w:rsid w:val="00101C99"/>
    <w:pPr>
      <w:keepLines/>
      <w:numPr>
        <w:numId w:val="0"/>
      </w:numPr>
      <w:spacing w:before="480" w:after="0" w:line="276" w:lineRule="auto"/>
      <w:outlineLvl w:val="9"/>
    </w:pPr>
    <w:rPr>
      <w:rFonts w:ascii="Arial" w:eastAsia="ＭＳ ゴシック" w:hAnsi="Arial"/>
      <w:bCs/>
      <w:color w:val="365F91"/>
      <w:kern w:val="0"/>
      <w:sz w:val="28"/>
      <w:szCs w:val="28"/>
    </w:rPr>
  </w:style>
  <w:style w:type="character" w:customStyle="1" w:styleId="aff0">
    <w:name w:val="数字リスト(a)レベル (文字)"/>
    <w:link w:val="aff"/>
    <w:rsid w:val="00101C99"/>
    <w:rPr>
      <w:rFonts w:ascii="Times New Roman" w:hAnsi="Times New Roman"/>
      <w:kern w:val="2"/>
    </w:rPr>
  </w:style>
  <w:style w:type="paragraph" w:styleId="80">
    <w:name w:val="toc 8"/>
    <w:basedOn w:val="a4"/>
    <w:next w:val="a4"/>
    <w:autoRedefine/>
    <w:uiPriority w:val="39"/>
    <w:unhideWhenUsed/>
    <w:rsid w:val="00101C99"/>
    <w:pPr>
      <w:ind w:leftChars="700" w:left="1470"/>
    </w:pPr>
    <w:rPr>
      <w:rFonts w:ascii="Century" w:hAnsi="Century"/>
      <w:szCs w:val="22"/>
    </w:rPr>
  </w:style>
  <w:style w:type="paragraph" w:styleId="90">
    <w:name w:val="toc 9"/>
    <w:basedOn w:val="a4"/>
    <w:next w:val="a4"/>
    <w:autoRedefine/>
    <w:uiPriority w:val="39"/>
    <w:unhideWhenUsed/>
    <w:rsid w:val="00101C99"/>
    <w:pPr>
      <w:ind w:leftChars="800" w:left="1680"/>
    </w:pPr>
    <w:rPr>
      <w:rFonts w:ascii="Century" w:hAnsi="Century"/>
      <w:szCs w:val="22"/>
    </w:rPr>
  </w:style>
  <w:style w:type="paragraph" w:customStyle="1" w:styleId="1f2">
    <w:name w:val="スタイル1"/>
    <w:basedOn w:val="a4"/>
    <w:autoRedefine/>
    <w:rsid w:val="00101C99"/>
    <w:pPr>
      <w:widowControl/>
      <w:jc w:val="left"/>
    </w:pPr>
    <w:rPr>
      <w:rFonts w:cs="ＭＳ 明朝"/>
      <w:color w:val="000000"/>
      <w:kern w:val="0"/>
      <w:szCs w:val="21"/>
    </w:rPr>
  </w:style>
  <w:style w:type="paragraph" w:customStyle="1" w:styleId="aff2">
    <w:name w:val="表タイトル行"/>
    <w:basedOn w:val="a4"/>
    <w:link w:val="aff3"/>
    <w:autoRedefine/>
    <w:qFormat/>
    <w:rsid w:val="00101C99"/>
    <w:pPr>
      <w:adjustRightInd w:val="0"/>
      <w:snapToGrid w:val="0"/>
      <w:ind w:rightChars="57" w:right="129"/>
      <w:jc w:val="center"/>
      <w:textAlignment w:val="baseline"/>
    </w:pPr>
    <w:rPr>
      <w:rFonts w:ascii="Century" w:hAnsi="Century" w:cs="ＭＳ Ｐゴシック"/>
      <w:b/>
      <w:noProof/>
      <w:kern w:val="0"/>
      <w:szCs w:val="20"/>
    </w:rPr>
  </w:style>
  <w:style w:type="character" w:customStyle="1" w:styleId="aff3">
    <w:name w:val="表タイトル行 (文字)"/>
    <w:link w:val="aff2"/>
    <w:rsid w:val="00101C99"/>
    <w:rPr>
      <w:rFonts w:cs="ＭＳ Ｐゴシック"/>
      <w:b/>
      <w:noProof/>
      <w:sz w:val="21"/>
    </w:rPr>
  </w:style>
  <w:style w:type="paragraph" w:customStyle="1" w:styleId="a1">
    <w:name w:val="箇条書き　・"/>
    <w:basedOn w:val="a4"/>
    <w:link w:val="aff4"/>
    <w:qFormat/>
    <w:rsid w:val="00101C99"/>
    <w:pPr>
      <w:numPr>
        <w:numId w:val="14"/>
      </w:numPr>
      <w:ind w:left="138" w:hanging="138"/>
    </w:pPr>
  </w:style>
  <w:style w:type="character" w:customStyle="1" w:styleId="aff4">
    <w:name w:val="箇条書き　・ (文字)"/>
    <w:link w:val="a1"/>
    <w:rsid w:val="00101C99"/>
    <w:rPr>
      <w:rFonts w:ascii="Times New Roman" w:hAnsi="Times New Roman"/>
      <w:kern w:val="2"/>
      <w:sz w:val="21"/>
      <w:szCs w:val="24"/>
    </w:rPr>
  </w:style>
  <w:style w:type="paragraph" w:customStyle="1" w:styleId="1f3">
    <w:name w:val="日付1"/>
    <w:basedOn w:val="a4"/>
    <w:next w:val="a4"/>
    <w:rsid w:val="00101C99"/>
    <w:pPr>
      <w:adjustRightInd w:val="0"/>
      <w:textAlignment w:val="baseline"/>
    </w:pPr>
    <w:rPr>
      <w:rFonts w:ascii="Century" w:eastAsia="ＭＳ Ｐゴシック" w:hAnsi="Century"/>
      <w:szCs w:val="20"/>
    </w:rPr>
  </w:style>
  <w:style w:type="paragraph" w:styleId="aff5">
    <w:name w:val="Body Text Indent"/>
    <w:basedOn w:val="a4"/>
    <w:link w:val="aff6"/>
    <w:rsid w:val="00101C99"/>
    <w:pPr>
      <w:ind w:leftChars="400" w:left="851"/>
    </w:pPr>
  </w:style>
  <w:style w:type="character" w:customStyle="1" w:styleId="aff6">
    <w:name w:val="本文インデント (文字)"/>
    <w:link w:val="aff5"/>
    <w:rsid w:val="00101C99"/>
    <w:rPr>
      <w:rFonts w:ascii="Times New Roman" w:hAnsi="Times New Roman"/>
      <w:kern w:val="2"/>
      <w:sz w:val="21"/>
      <w:szCs w:val="24"/>
    </w:rPr>
  </w:style>
  <w:style w:type="paragraph" w:styleId="2d">
    <w:name w:val="Body Text Indent 2"/>
    <w:basedOn w:val="a4"/>
    <w:link w:val="2e"/>
    <w:rsid w:val="00101C99"/>
    <w:pPr>
      <w:spacing w:line="480" w:lineRule="auto"/>
      <w:ind w:leftChars="400" w:left="851"/>
    </w:pPr>
  </w:style>
  <w:style w:type="character" w:customStyle="1" w:styleId="2e">
    <w:name w:val="本文インデント 2 (文字)"/>
    <w:link w:val="2d"/>
    <w:rsid w:val="00101C99"/>
    <w:rPr>
      <w:rFonts w:ascii="Times New Roman" w:hAnsi="Times New Roman"/>
      <w:kern w:val="2"/>
      <w:sz w:val="21"/>
      <w:szCs w:val="24"/>
    </w:rPr>
  </w:style>
  <w:style w:type="paragraph" w:styleId="32">
    <w:name w:val="Body Text Indent 3"/>
    <w:basedOn w:val="a4"/>
    <w:link w:val="33"/>
    <w:rsid w:val="00101C99"/>
    <w:pPr>
      <w:ind w:leftChars="400" w:left="851"/>
    </w:pPr>
    <w:rPr>
      <w:sz w:val="16"/>
      <w:szCs w:val="16"/>
    </w:rPr>
  </w:style>
  <w:style w:type="character" w:customStyle="1" w:styleId="33">
    <w:name w:val="本文インデント 3 (文字)"/>
    <w:link w:val="32"/>
    <w:rsid w:val="00101C99"/>
    <w:rPr>
      <w:rFonts w:ascii="Times New Roman" w:hAnsi="Times New Roman"/>
      <w:kern w:val="2"/>
      <w:sz w:val="16"/>
      <w:szCs w:val="16"/>
    </w:rPr>
  </w:style>
  <w:style w:type="paragraph" w:styleId="aff7">
    <w:name w:val="Revision"/>
    <w:hidden/>
    <w:uiPriority w:val="99"/>
    <w:semiHidden/>
    <w:rsid w:val="00101C99"/>
    <w:rPr>
      <w:rFonts w:ascii="Times New Roman" w:hAnsi="Times New Roman"/>
      <w:kern w:val="2"/>
      <w:sz w:val="21"/>
      <w:szCs w:val="24"/>
    </w:rPr>
  </w:style>
  <w:style w:type="character" w:customStyle="1" w:styleId="13">
    <w:name w:val="見出し 1 (文字)"/>
    <w:basedOn w:val="a6"/>
    <w:link w:val="12"/>
    <w:rsid w:val="00101C99"/>
    <w:rPr>
      <w:rFonts w:ascii="Times New Roman" w:hAnsi="Times New Roman"/>
      <w:b/>
      <w:kern w:val="2"/>
      <w:sz w:val="21"/>
      <w:szCs w:val="24"/>
    </w:rPr>
  </w:style>
  <w:style w:type="character" w:customStyle="1" w:styleId="af9">
    <w:name w:val="日付 (文字)"/>
    <w:basedOn w:val="a6"/>
    <w:link w:val="a3"/>
    <w:rsid w:val="00101C99"/>
    <w:rPr>
      <w:rFonts w:ascii="Times New Roman" w:hAnsi="Symbol"/>
      <w:bCs/>
      <w:sz w:val="21"/>
      <w:szCs w:val="24"/>
    </w:rPr>
  </w:style>
  <w:style w:type="paragraph" w:styleId="Web">
    <w:name w:val="Normal (Web)"/>
    <w:basedOn w:val="a4"/>
    <w:uiPriority w:val="99"/>
    <w:rsid w:val="00101C99"/>
    <w:pPr>
      <w:widowControl/>
      <w:spacing w:before="100" w:beforeAutospacing="1" w:after="100" w:afterAutospacing="1"/>
      <w:jc w:val="left"/>
    </w:pPr>
    <w:rPr>
      <w:rFonts w:ascii="ＭＳ 明朝" w:hAnsi="ＭＳ 明朝"/>
      <w:kern w:val="0"/>
      <w:sz w:val="24"/>
    </w:rPr>
  </w:style>
  <w:style w:type="paragraph" w:styleId="aff8">
    <w:name w:val="Plain Text"/>
    <w:basedOn w:val="a4"/>
    <w:link w:val="aff9"/>
    <w:rsid w:val="00101C99"/>
    <w:rPr>
      <w:rFonts w:ascii="ＭＳ 明朝" w:hAnsi="Courier New" w:cs="Courier New"/>
      <w:szCs w:val="21"/>
    </w:rPr>
  </w:style>
  <w:style w:type="character" w:customStyle="1" w:styleId="aff9">
    <w:name w:val="書式なし (文字)"/>
    <w:basedOn w:val="a6"/>
    <w:link w:val="aff8"/>
    <w:rsid w:val="00101C99"/>
    <w:rPr>
      <w:rFonts w:ascii="ＭＳ 明朝" w:hAnsi="Courier New" w:cs="Courier New"/>
      <w:kern w:val="2"/>
      <w:sz w:val="21"/>
      <w:szCs w:val="21"/>
    </w:rPr>
  </w:style>
  <w:style w:type="paragraph" w:styleId="affa">
    <w:name w:val="Closing"/>
    <w:basedOn w:val="a4"/>
    <w:link w:val="affb"/>
    <w:rsid w:val="00101C99"/>
    <w:pPr>
      <w:jc w:val="right"/>
    </w:pPr>
  </w:style>
  <w:style w:type="character" w:customStyle="1" w:styleId="affb">
    <w:name w:val="結語 (文字)"/>
    <w:basedOn w:val="a6"/>
    <w:link w:val="affa"/>
    <w:rsid w:val="00101C99"/>
    <w:rPr>
      <w:rFonts w:ascii="Times New Roman" w:hAnsi="Times New Roman"/>
      <w:kern w:val="2"/>
      <w:sz w:val="21"/>
      <w:szCs w:val="24"/>
    </w:rPr>
  </w:style>
  <w:style w:type="paragraph" w:styleId="affc">
    <w:name w:val="List Paragraph"/>
    <w:basedOn w:val="a4"/>
    <w:uiPriority w:val="34"/>
    <w:qFormat/>
    <w:rsid w:val="00101C99"/>
    <w:pPr>
      <w:ind w:leftChars="400" w:left="840"/>
    </w:pPr>
  </w:style>
  <w:style w:type="paragraph" w:styleId="affd">
    <w:name w:val="Note Heading"/>
    <w:basedOn w:val="a4"/>
    <w:next w:val="a4"/>
    <w:link w:val="affe"/>
    <w:rsid w:val="00101C99"/>
    <w:pPr>
      <w:jc w:val="center"/>
    </w:pPr>
    <w:rPr>
      <w:rFonts w:cs="Century"/>
      <w:szCs w:val="21"/>
    </w:rPr>
  </w:style>
  <w:style w:type="character" w:customStyle="1" w:styleId="affe">
    <w:name w:val="記 (文字)"/>
    <w:basedOn w:val="a6"/>
    <w:link w:val="affd"/>
    <w:rsid w:val="00101C99"/>
    <w:rPr>
      <w:rFonts w:ascii="Times New Roman" w:hAnsi="Times New Roman"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o%20Kurihara\Dropbox%20(eCompliance)\04%20&#12467;&#12531;&#12469;&#12523;&#12486;&#12451;&#12531;&#12464;\&#36009;&#22770;&#29992;&#25104;&#26524;&#29289;\7%20&#21307;&#30274;&#27231;&#22120;&#38306;&#20418;&#25163;&#38918;&#26360;\1%20QSR&#23550;&#24540;SOPs\820.40%20&#25991;&#26360;&#31649;&#29702;\MD-QMS-F208&#27096;&#24335;&#12486;&#12531;&#12503;&#12524;&#12540;&#12488;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df8e78-8ac1-4d44-b7e2-217f0fb635ff">
      <Terms xmlns="http://schemas.microsoft.com/office/infopath/2007/PartnerControls"/>
    </lcf76f155ced4ddcb4097134ff3c332f>
    <TaxCatchAll xmlns="31b61be1-96a2-486d-8b28-d4f9d131cc0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25A6377C4FDE499ACB676CD9E9250A" ma:contentTypeVersion="15" ma:contentTypeDescription="新しいドキュメントを作成します。" ma:contentTypeScope="" ma:versionID="0d7bd325b8c23306395e901ac49ac65c">
  <xsd:schema xmlns:xsd="http://www.w3.org/2001/XMLSchema" xmlns:xs="http://www.w3.org/2001/XMLSchema" xmlns:p="http://schemas.microsoft.com/office/2006/metadata/properties" xmlns:ns2="8ddf8e78-8ac1-4d44-b7e2-217f0fb635ff" xmlns:ns3="31b61be1-96a2-486d-8b28-d4f9d131cc03" targetNamespace="http://schemas.microsoft.com/office/2006/metadata/properties" ma:root="true" ma:fieldsID="4dd7cc951bb7986fb2191cd53bc82660" ns2:_="" ns3:_="">
    <xsd:import namespace="8ddf8e78-8ac1-4d44-b7e2-217f0fb635ff"/>
    <xsd:import namespace="31b61be1-96a2-486d-8b28-d4f9d131cc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f8e78-8ac1-4d44-b7e2-217f0fb63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c94b00c2-2a9e-45b7-8a29-04e0628890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61be1-96a2-486d-8b28-d4f9d131cc0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096717-226b-4987-aa7d-d13984f7a1c5}" ma:internalName="TaxCatchAll" ma:showField="CatchAllData" ma:web="31b61be1-96a2-486d-8b28-d4f9d131cc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8EEF2-596A-4EBB-B319-CD11CC98D8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C015C1-FED4-43EF-BABA-1063AB97E7ED}">
  <ds:schemaRefs>
    <ds:schemaRef ds:uri="http://schemas.microsoft.com/office/2006/metadata/properties"/>
    <ds:schemaRef ds:uri="http://schemas.microsoft.com/office/infopath/2007/PartnerControls"/>
    <ds:schemaRef ds:uri="ceb8214a-d4da-4bba-927f-6d8611abdec5"/>
  </ds:schemaRefs>
</ds:datastoreItem>
</file>

<file path=customXml/itemProps3.xml><?xml version="1.0" encoding="utf-8"?>
<ds:datastoreItem xmlns:ds="http://schemas.openxmlformats.org/officeDocument/2006/customXml" ds:itemID="{DC919330-2061-44FC-AB5A-9DAF2E9D9FD7}"/>
</file>

<file path=customXml/itemProps4.xml><?xml version="1.0" encoding="utf-8"?>
<ds:datastoreItem xmlns:ds="http://schemas.openxmlformats.org/officeDocument/2006/customXml" ds:itemID="{40989C0D-F10D-420E-8AA1-DACCB971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MD-QMS-F208様式テンプレート</Template>
  <TotalTime>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様式テンプレート</vt:lpstr>
    </vt:vector>
  </TitlesOfParts>
  <Company>○○株式会社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様式テンプレート</dc:title>
  <dc:subject>MD-QMS-F202</dc:subject>
  <dc:creator>福井 希</dc:creator>
  <cp:lastModifiedBy>福井 希</cp:lastModifiedBy>
  <cp:revision>5</cp:revision>
  <cp:lastPrinted>2014-08-27T06:20:00Z</cp:lastPrinted>
  <dcterms:created xsi:type="dcterms:W3CDTF">2025-11-18T05:05:00Z</dcterms:created>
  <dcterms:modified xsi:type="dcterms:W3CDTF">2026-02-12T08:06:00Z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0x010100C425A6377C4FDE499ACB676CD9E9250A</vt:lpwstr>
  </property>
  <property fmtid="{D5CDD505-2E9C-101B-9397-08002B2CF9AE}" pid="3" name="MediaServiceImageTags">
    <vt:lpwstr/>
  </property>
</Properties>
</file>