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F3EE8" w14:textId="7DF2CA08" w:rsidR="00E30FF7" w:rsidRDefault="005C4708" w:rsidP="00EA634E">
      <w:pPr>
        <w:wordWrap w:val="0"/>
        <w:spacing w:beforeLines="30" w:before="108"/>
        <w:jc w:val="right"/>
      </w:pPr>
      <w:r>
        <w:rPr>
          <w:rFonts w:hint="eastAsia"/>
        </w:rPr>
        <w:t xml:space="preserve">　西暦</w:t>
      </w:r>
      <w:r w:rsidR="00EA634E">
        <w:rPr>
          <w:rFonts w:hint="eastAsia"/>
        </w:rPr>
        <w:t xml:space="preserve"> </w:t>
      </w:r>
      <w:r w:rsidR="00EA634E" w:rsidRPr="00EA634E">
        <w:rPr>
          <w:rFonts w:hint="eastAsia"/>
          <w:color w:val="0070C0"/>
        </w:rPr>
        <w:t>20XX</w:t>
      </w:r>
      <w:r w:rsidR="00EA634E">
        <w:rPr>
          <w:rFonts w:hint="eastAsia"/>
        </w:rPr>
        <w:t>年</w:t>
      </w:r>
      <w:r w:rsidR="00EA634E">
        <w:rPr>
          <w:rFonts w:hint="eastAsia"/>
        </w:rPr>
        <w:t xml:space="preserve"> </w:t>
      </w:r>
      <w:r w:rsidR="00EA634E" w:rsidRPr="00EA634E">
        <w:rPr>
          <w:color w:val="0070C0"/>
        </w:rPr>
        <w:t>XX</w:t>
      </w:r>
      <w:r w:rsidR="00EA634E">
        <w:rPr>
          <w:rFonts w:hint="eastAsia"/>
        </w:rPr>
        <w:t>月</w:t>
      </w:r>
      <w:r w:rsidR="00EA634E" w:rsidRPr="00EA634E">
        <w:rPr>
          <w:rFonts w:hint="eastAsia"/>
          <w:color w:val="0070C0"/>
        </w:rPr>
        <w:t>XX</w:t>
      </w:r>
      <w:r w:rsidR="00E30FF7">
        <w:rPr>
          <w:rFonts w:hint="eastAsia"/>
        </w:rPr>
        <w:t>日</w:t>
      </w:r>
    </w:p>
    <w:p w14:paraId="727C038A" w14:textId="363EDACD" w:rsidR="00277BA2" w:rsidRPr="00277BA2" w:rsidRDefault="00277BA2" w:rsidP="00277BA2">
      <w:pPr>
        <w:spacing w:beforeLines="30" w:before="108"/>
        <w:ind w:firstLineChars="100" w:firstLine="210"/>
        <w:jc w:val="left"/>
        <w:rPr>
          <w:color w:val="FF0000"/>
        </w:rPr>
      </w:pPr>
      <w:r w:rsidRPr="00277BA2">
        <w:rPr>
          <w:rFonts w:hint="eastAsia"/>
          <w:color w:val="FF0000"/>
        </w:rPr>
        <w:t>赤字</w:t>
      </w:r>
      <w:r w:rsidR="007556E0">
        <w:rPr>
          <w:rFonts w:hint="eastAsia"/>
          <w:color w:val="FF0000"/>
        </w:rPr>
        <w:t>のガイダンス</w:t>
      </w:r>
      <w:r w:rsidR="007F0FCF">
        <w:rPr>
          <w:rFonts w:hint="eastAsia"/>
          <w:color w:val="FF0000"/>
        </w:rPr>
        <w:t>、</w:t>
      </w:r>
      <w:r w:rsidR="007F0FCF" w:rsidRPr="00277BA2">
        <w:rPr>
          <w:rFonts w:hint="eastAsia"/>
          <w:color w:val="FF0000"/>
        </w:rPr>
        <w:t>ひな型の版数・作成年月日</w:t>
      </w:r>
      <w:r w:rsidR="007F0FCF">
        <w:rPr>
          <w:rFonts w:hint="eastAsia"/>
          <w:color w:val="FF0000"/>
        </w:rPr>
        <w:t>（フッター）</w:t>
      </w:r>
      <w:r w:rsidRPr="00277BA2">
        <w:rPr>
          <w:rFonts w:hint="eastAsia"/>
          <w:color w:val="FF0000"/>
        </w:rPr>
        <w:t>は、最終化する際には削除してください。青字は、記載例を示しています。適宜、上書きするか削除してください。</w:t>
      </w:r>
    </w:p>
    <w:p w14:paraId="6F7F3EE9" w14:textId="29338306" w:rsidR="00E30FF7" w:rsidRPr="00F3203A" w:rsidRDefault="00E30FF7" w:rsidP="00E30FF7">
      <w:pPr>
        <w:spacing w:beforeLines="30" w:before="108"/>
        <w:jc w:val="center"/>
        <w:rPr>
          <w:rFonts w:ascii="ＭＳ ゴシック" w:eastAsia="ＭＳ ゴシック" w:hAnsi="ＭＳ ゴシック"/>
          <w:b/>
          <w:sz w:val="28"/>
        </w:rPr>
      </w:pPr>
      <w:r w:rsidRPr="00F3203A">
        <w:rPr>
          <w:rFonts w:ascii="ＭＳ ゴシック" w:eastAsia="ＭＳ ゴシック" w:hAnsi="MS UI Gothic" w:hint="eastAsia"/>
          <w:b/>
          <w:bCs/>
          <w:sz w:val="28"/>
        </w:rPr>
        <w:t>モニタ</w:t>
      </w:r>
      <w:r w:rsidR="006040D4">
        <w:rPr>
          <w:rFonts w:ascii="ＭＳ ゴシック" w:eastAsia="ＭＳ ゴシック" w:hAnsi="MS UI Gothic" w:hint="eastAsia"/>
          <w:b/>
          <w:bCs/>
          <w:sz w:val="28"/>
        </w:rPr>
        <w:t>リング担当者</w:t>
      </w:r>
      <w:r w:rsidRPr="00F3203A">
        <w:rPr>
          <w:rFonts w:ascii="ＭＳ ゴシック" w:eastAsia="ＭＳ ゴシック" w:hAnsi="MS UI Gothic" w:hint="eastAsia"/>
          <w:b/>
          <w:bCs/>
          <w:sz w:val="28"/>
        </w:rPr>
        <w:t>指名書</w:t>
      </w:r>
      <w:r w:rsidR="00CE61F8" w:rsidRPr="00A0732F">
        <w:rPr>
          <w:rFonts w:ascii="ＭＳ ゴシック" w:eastAsia="ＭＳ ゴシック" w:hAnsi="MS UI Gothic" w:hint="eastAsia"/>
          <w:b/>
          <w:bCs/>
          <w:color w:val="FF0000"/>
          <w:sz w:val="28"/>
        </w:rPr>
        <w:t>（ひな型）</w:t>
      </w:r>
    </w:p>
    <w:p w14:paraId="6F7F3EEA" w14:textId="77777777" w:rsidR="00E30FF7" w:rsidRDefault="00E30FF7" w:rsidP="00E30FF7">
      <w:pPr>
        <w:snapToGrid w:val="0"/>
      </w:pPr>
    </w:p>
    <w:p w14:paraId="07FF3FA5" w14:textId="33E7492F" w:rsidR="00060653" w:rsidRPr="00462368" w:rsidRDefault="00060653" w:rsidP="005C4708">
      <w:pPr>
        <w:snapToGrid w:val="0"/>
        <w:rPr>
          <w:color w:val="0070C0"/>
        </w:rPr>
      </w:pPr>
    </w:p>
    <w:p w14:paraId="6F7F3EED" w14:textId="00E69AAE" w:rsidR="00E30FF7" w:rsidRPr="005C4708" w:rsidRDefault="00956CE9" w:rsidP="00C170A2">
      <w:pPr>
        <w:snapToGrid w:val="0"/>
        <w:ind w:leftChars="3105" w:left="6520"/>
        <w:rPr>
          <w:u w:val="single"/>
        </w:rPr>
      </w:pPr>
      <w:r w:rsidRPr="00956CE9">
        <w:rPr>
          <w:rFonts w:hint="eastAsia"/>
          <w:u w:val="single"/>
        </w:rPr>
        <w:t>統括管理者</w:t>
      </w:r>
    </w:p>
    <w:p w14:paraId="6F7F3EEF" w14:textId="7BB1FA68" w:rsidR="00E30FF7" w:rsidRDefault="005C4708" w:rsidP="00C170A2">
      <w:pPr>
        <w:snapToGrid w:val="0"/>
        <w:ind w:leftChars="3105" w:left="6520"/>
        <w:rPr>
          <w:iCs/>
        </w:rPr>
      </w:pPr>
      <w:r>
        <w:rPr>
          <w:rFonts w:hint="eastAsia"/>
        </w:rPr>
        <w:t>（氏名）</w:t>
      </w:r>
      <w:r w:rsidR="00C170A2">
        <w:rPr>
          <w:rFonts w:hint="eastAsia"/>
        </w:rPr>
        <w:t xml:space="preserve">　　　　　　</w:t>
      </w:r>
    </w:p>
    <w:p w14:paraId="6F7F3EF1" w14:textId="77777777" w:rsidR="00E30FF7" w:rsidRDefault="00E30FF7" w:rsidP="00E30FF7">
      <w:pPr>
        <w:rPr>
          <w:rFonts w:ascii="ＭＳ 明朝" w:hAnsi="MS UI Gothic"/>
        </w:rPr>
      </w:pPr>
    </w:p>
    <w:p w14:paraId="0B1F3860" w14:textId="2C96EA30" w:rsidR="00F3203A" w:rsidRPr="00C170A2" w:rsidRDefault="00A178C0" w:rsidP="005C4708">
      <w:pPr>
        <w:jc w:val="left"/>
        <w:rPr>
          <w:rFonts w:ascii="ＭＳ 明朝" w:hAnsi="MS UI Gothic"/>
        </w:rPr>
      </w:pPr>
      <w:r w:rsidRPr="00C170A2">
        <w:rPr>
          <w:rFonts w:ascii="ＭＳ 明朝" w:hAnsi="MS UI Gothic" w:hint="eastAsia"/>
        </w:rPr>
        <w:t>下記の</w:t>
      </w:r>
      <w:r w:rsidR="00564C53">
        <w:rPr>
          <w:rFonts w:ascii="ＭＳ 明朝" w:hAnsi="MS UI Gothic" w:hint="eastAsia"/>
        </w:rPr>
        <w:t>者を</w:t>
      </w:r>
      <w:r w:rsidR="00F3203A" w:rsidRPr="00C170A2">
        <w:rPr>
          <w:rFonts w:ascii="ＭＳ 明朝" w:hAnsi="MS UI Gothic" w:hint="eastAsia"/>
        </w:rPr>
        <w:t>モニタリング担当者として</w:t>
      </w:r>
      <w:r w:rsidR="00E30FF7" w:rsidRPr="00C170A2">
        <w:rPr>
          <w:rFonts w:ascii="ＭＳ 明朝" w:hAnsi="MS UI Gothic" w:hint="eastAsia"/>
        </w:rPr>
        <w:t>指名いたします。</w:t>
      </w:r>
    </w:p>
    <w:p w14:paraId="6F7F3EF2" w14:textId="693EE7C3" w:rsidR="00E30FF7" w:rsidRPr="00B44139" w:rsidRDefault="00A178C0" w:rsidP="005C4708">
      <w:pPr>
        <w:jc w:val="left"/>
        <w:rPr>
          <w:rFonts w:ascii="ＭＳ 明朝" w:hAnsi="MS UI Gothic"/>
          <w:color w:val="0070C0"/>
        </w:rPr>
      </w:pPr>
      <w:r w:rsidRPr="00B44139">
        <w:rPr>
          <w:rFonts w:ascii="ＭＳ 明朝" w:hAnsi="MS UI Gothic" w:hint="eastAsia"/>
          <w:color w:val="0070C0"/>
        </w:rPr>
        <w:t>モニタリングは</w:t>
      </w:r>
      <w:r w:rsidR="00B44139" w:rsidRPr="00B44139">
        <w:rPr>
          <w:rFonts w:ascii="ＭＳ 明朝" w:hAnsi="MS UI Gothic" w:hint="eastAsia"/>
          <w:color w:val="0070C0"/>
        </w:rPr>
        <w:t>、</w:t>
      </w:r>
      <w:r w:rsidRPr="00B44139">
        <w:rPr>
          <w:rFonts w:ascii="ＭＳ 明朝" w:hAnsi="MS UI Gothic" w:hint="eastAsia"/>
          <w:color w:val="0070C0"/>
        </w:rPr>
        <w:t>研究計画書、モニタリング</w:t>
      </w:r>
      <w:r w:rsidR="00860833">
        <w:rPr>
          <w:rFonts w:ascii="ＭＳ 明朝" w:hAnsi="MS UI Gothic" w:hint="eastAsia"/>
          <w:color w:val="0070C0"/>
        </w:rPr>
        <w:t>に関する</w:t>
      </w:r>
      <w:r w:rsidRPr="00B44139">
        <w:rPr>
          <w:rFonts w:ascii="ＭＳ 明朝" w:hAnsi="MS UI Gothic" w:hint="eastAsia"/>
          <w:color w:val="0070C0"/>
        </w:rPr>
        <w:t>手順書並びにモニタリング計画書</w:t>
      </w:r>
      <w:r w:rsidR="00462368" w:rsidRPr="00B44139">
        <w:rPr>
          <w:rFonts w:ascii="ＭＳ 明朝" w:hAnsi="MS UI Gothic" w:hint="eastAsia"/>
          <w:color w:val="0070C0"/>
        </w:rPr>
        <w:t>の規定</w:t>
      </w:r>
      <w:r w:rsidRPr="00B44139">
        <w:rPr>
          <w:rFonts w:ascii="ＭＳ 明朝" w:hAnsi="MS UI Gothic" w:hint="eastAsia"/>
          <w:color w:val="0070C0"/>
        </w:rPr>
        <w:t>に従って実施してください。</w:t>
      </w:r>
    </w:p>
    <w:tbl>
      <w:tblPr>
        <w:tblW w:w="9540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44"/>
        <w:gridCol w:w="7796"/>
      </w:tblGrid>
      <w:tr w:rsidR="00E30FF7" w:rsidRPr="00C170A2" w14:paraId="6F7F3EF6" w14:textId="77777777" w:rsidTr="72E16453">
        <w:trPr>
          <w:cantSplit/>
          <w:trHeight w:val="312"/>
        </w:trPr>
        <w:tc>
          <w:tcPr>
            <w:tcW w:w="954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F7F3EF4" w14:textId="77777777" w:rsidR="00E30FF7" w:rsidRPr="00C170A2" w:rsidRDefault="00E30FF7" w:rsidP="007556E0">
            <w:pPr>
              <w:jc w:val="center"/>
            </w:pPr>
            <w:r w:rsidRPr="00C170A2">
              <w:rPr>
                <w:rFonts w:hint="eastAsia"/>
              </w:rPr>
              <w:t>記</w:t>
            </w:r>
          </w:p>
          <w:p w14:paraId="6F7F3EF5" w14:textId="77777777" w:rsidR="00E30FF7" w:rsidRPr="00C170A2" w:rsidRDefault="00E30FF7" w:rsidP="007556E0">
            <w:pPr>
              <w:rPr>
                <w:sz w:val="20"/>
              </w:rPr>
            </w:pPr>
          </w:p>
        </w:tc>
      </w:tr>
      <w:tr w:rsidR="00E30FF7" w:rsidRPr="00C170A2" w14:paraId="6F7F3EFC" w14:textId="77777777" w:rsidTr="00FA2A2F">
        <w:trPr>
          <w:cantSplit/>
          <w:trHeight w:val="740"/>
        </w:trPr>
        <w:tc>
          <w:tcPr>
            <w:tcW w:w="1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7F3EFA" w14:textId="2C8D1D8F" w:rsidR="00E30FF7" w:rsidRPr="00C170A2" w:rsidRDefault="00A178C0" w:rsidP="00A178C0">
            <w:pPr>
              <w:ind w:right="34"/>
              <w:jc w:val="center"/>
            </w:pPr>
            <w:r w:rsidRPr="00C170A2">
              <w:rPr>
                <w:rFonts w:hint="eastAsia"/>
              </w:rPr>
              <w:t>臨床研究課題名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7F3EFB" w14:textId="1FB972FC" w:rsidR="00E30FF7" w:rsidRPr="00C170A2" w:rsidRDefault="00E30FF7" w:rsidP="007556E0"/>
        </w:tc>
      </w:tr>
    </w:tbl>
    <w:p w14:paraId="6F7F3EFD" w14:textId="77777777" w:rsidR="00E30FF7" w:rsidRPr="00C170A2" w:rsidRDefault="00E30FF7" w:rsidP="001F5E24">
      <w:pPr>
        <w:rPr>
          <w:sz w:val="22"/>
        </w:rPr>
      </w:pPr>
    </w:p>
    <w:p w14:paraId="6F7F3EFE" w14:textId="367774F5" w:rsidR="00E30FF7" w:rsidRPr="00C170A2" w:rsidRDefault="00E30FF7" w:rsidP="00E30FF7">
      <w:pPr>
        <w:widowControl/>
        <w:ind w:firstLineChars="50" w:firstLine="105"/>
        <w:rPr>
          <w:rFonts w:ascii="ＭＳ 明朝" w:hAnsi="MS UI Gothic"/>
        </w:rPr>
      </w:pPr>
      <w:r w:rsidRPr="00C170A2">
        <w:rPr>
          <w:rFonts w:ascii="ＭＳ 明朝" w:hAnsi="MS UI Gothic" w:hint="eastAsia"/>
        </w:rPr>
        <w:t>モニタ</w:t>
      </w:r>
      <w:r w:rsidR="006040D4">
        <w:rPr>
          <w:rFonts w:ascii="ＭＳ 明朝" w:hAnsi="MS UI Gothic" w:hint="eastAsia"/>
        </w:rPr>
        <w:t>リング担当者</w:t>
      </w:r>
      <w:r w:rsidRPr="00C170A2">
        <w:rPr>
          <w:rFonts w:ascii="ＭＳ 明朝" w:hAnsi="MS UI Gothic" w:hint="eastAsia"/>
        </w:rPr>
        <w:t>の氏名、所属・職名及び</w:t>
      </w:r>
      <w:r w:rsidR="005118AC">
        <w:rPr>
          <w:rFonts w:ascii="ＭＳ 明朝" w:hAnsi="MS UI Gothic" w:hint="eastAsia"/>
        </w:rPr>
        <w:t>指名理由</w:t>
      </w:r>
    </w:p>
    <w:tbl>
      <w:tblPr>
        <w:tblW w:w="951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81"/>
        <w:gridCol w:w="3089"/>
        <w:gridCol w:w="3446"/>
      </w:tblGrid>
      <w:tr w:rsidR="00E30FF7" w:rsidRPr="00C170A2" w14:paraId="6F7F3F02" w14:textId="77777777" w:rsidTr="00F3203A">
        <w:tc>
          <w:tcPr>
            <w:tcW w:w="2981" w:type="dxa"/>
            <w:shd w:val="clear" w:color="auto" w:fill="auto"/>
            <w:vAlign w:val="center"/>
          </w:tcPr>
          <w:p w14:paraId="6F7F3EFF" w14:textId="77777777" w:rsidR="00E30FF7" w:rsidRPr="00C170A2" w:rsidRDefault="00E30FF7" w:rsidP="00F3203A">
            <w:pPr>
              <w:widowControl/>
              <w:jc w:val="center"/>
              <w:rPr>
                <w:rFonts w:ascii="ＭＳ 明朝" w:hAnsi="MS UI Gothic"/>
              </w:rPr>
            </w:pPr>
            <w:r w:rsidRPr="00C170A2">
              <w:rPr>
                <w:rFonts w:ascii="ＭＳ 明朝" w:hAnsi="MS UI Gothic" w:hint="eastAsia"/>
              </w:rPr>
              <w:t>氏 名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F7F3F00" w14:textId="77777777" w:rsidR="00E30FF7" w:rsidRPr="00C170A2" w:rsidRDefault="00E30FF7" w:rsidP="00F3203A">
            <w:pPr>
              <w:widowControl/>
              <w:jc w:val="center"/>
              <w:rPr>
                <w:rFonts w:ascii="ＭＳ 明朝" w:hAnsi="MS UI Gothic"/>
              </w:rPr>
            </w:pPr>
            <w:r w:rsidRPr="00C170A2">
              <w:rPr>
                <w:rFonts w:ascii="ＭＳ 明朝" w:hAnsi="MS UI Gothic" w:hint="eastAsia"/>
              </w:rPr>
              <w:t>所 属・職 名</w:t>
            </w:r>
          </w:p>
        </w:tc>
        <w:tc>
          <w:tcPr>
            <w:tcW w:w="3446" w:type="dxa"/>
            <w:shd w:val="clear" w:color="auto" w:fill="auto"/>
            <w:vAlign w:val="center"/>
          </w:tcPr>
          <w:p w14:paraId="6F7F3F01" w14:textId="5AA4B7A7" w:rsidR="00E30FF7" w:rsidRPr="00C170A2" w:rsidRDefault="00564C53" w:rsidP="00F3203A">
            <w:pPr>
              <w:widowControl/>
              <w:jc w:val="center"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指名理由</w:t>
            </w:r>
          </w:p>
        </w:tc>
      </w:tr>
      <w:tr w:rsidR="00E30FF7" w:rsidRPr="00C170A2" w14:paraId="6F7F3F06" w14:textId="77777777" w:rsidTr="00F3203A">
        <w:trPr>
          <w:trHeight w:val="521"/>
        </w:trPr>
        <w:tc>
          <w:tcPr>
            <w:tcW w:w="2981" w:type="dxa"/>
            <w:shd w:val="clear" w:color="auto" w:fill="auto"/>
            <w:vAlign w:val="center"/>
          </w:tcPr>
          <w:p w14:paraId="6F7F3F03" w14:textId="363EA653" w:rsidR="00E30FF7" w:rsidRPr="00C170A2" w:rsidRDefault="00023FEE" w:rsidP="00F3203A">
            <w:pPr>
              <w:widowControl/>
              <w:rPr>
                <w:rFonts w:ascii="ＭＳ 明朝" w:hAnsi="MS UI Gothic"/>
              </w:rPr>
            </w:pPr>
            <w:r>
              <w:rPr>
                <w:rFonts w:hint="eastAsia"/>
                <w:color w:val="0070C0"/>
              </w:rPr>
              <w:t>XXXX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6F7F3F04" w14:textId="36689C6B" w:rsidR="00E30FF7" w:rsidRPr="00C170A2" w:rsidRDefault="008A2E64" w:rsidP="00F3203A">
            <w:pPr>
              <w:widowControl/>
              <w:rPr>
                <w:rFonts w:ascii="ＭＳ 明朝" w:hAnsi="MS UI Gothic"/>
              </w:rPr>
            </w:pPr>
            <w:r>
              <w:rPr>
                <w:rFonts w:hint="eastAsia"/>
                <w:color w:val="0070C0"/>
              </w:rPr>
              <w:t>国立成育医療研究センター</w:t>
            </w:r>
            <w:r w:rsidR="00023FEE">
              <w:rPr>
                <w:rFonts w:hint="eastAsia"/>
                <w:color w:val="0070C0"/>
              </w:rPr>
              <w:t>XXXX</w:t>
            </w:r>
            <w:r w:rsidR="00023FEE">
              <w:rPr>
                <w:rFonts w:hint="eastAsia"/>
                <w:color w:val="0070C0"/>
              </w:rPr>
              <w:t>科・</w:t>
            </w:r>
            <w:r w:rsidR="00B44139">
              <w:rPr>
                <w:rFonts w:hint="eastAsia"/>
                <w:color w:val="0070C0"/>
              </w:rPr>
              <w:t>診療部長</w:t>
            </w:r>
          </w:p>
        </w:tc>
        <w:tc>
          <w:tcPr>
            <w:tcW w:w="3446" w:type="dxa"/>
            <w:shd w:val="clear" w:color="auto" w:fill="auto"/>
            <w:vAlign w:val="center"/>
          </w:tcPr>
          <w:p w14:paraId="6F7F3F05" w14:textId="164A3616" w:rsidR="00E30FF7" w:rsidRPr="00B44139" w:rsidRDefault="008A2E64" w:rsidP="00F3203A">
            <w:pPr>
              <w:widowControl/>
              <w:rPr>
                <w:rFonts w:ascii="ＭＳ 明朝" w:hAnsi="MS UI Gothic"/>
                <w:color w:val="0070C0"/>
              </w:rPr>
            </w:pPr>
            <w:r>
              <w:rPr>
                <w:rFonts w:ascii="ＭＳ 明朝" w:hAnsi="MS UI Gothic" w:hint="eastAsia"/>
                <w:color w:val="0070C0"/>
              </w:rPr>
              <w:t>モニタリング</w:t>
            </w:r>
            <w:r w:rsidR="00860833">
              <w:rPr>
                <w:rFonts w:ascii="ＭＳ 明朝" w:hAnsi="MS UI Gothic" w:hint="eastAsia"/>
                <w:color w:val="0070C0"/>
              </w:rPr>
              <w:t>に関する</w:t>
            </w:r>
            <w:r>
              <w:rPr>
                <w:rFonts w:ascii="ＭＳ 明朝" w:hAnsi="MS UI Gothic" w:hint="eastAsia"/>
                <w:color w:val="0070C0"/>
              </w:rPr>
              <w:t>手順書に規定する</w:t>
            </w:r>
            <w:r w:rsidR="00FE27DA">
              <w:rPr>
                <w:rFonts w:ascii="ＭＳ 明朝" w:hAnsi="MS UI Gothic" w:hint="eastAsia"/>
                <w:color w:val="0070C0"/>
              </w:rPr>
              <w:t>モニタリング担当者</w:t>
            </w:r>
            <w:r>
              <w:rPr>
                <w:rFonts w:ascii="ＭＳ 明朝" w:hAnsi="MS UI Gothic" w:hint="eastAsia"/>
                <w:color w:val="0070C0"/>
              </w:rPr>
              <w:t>の要件を満たしている</w:t>
            </w:r>
          </w:p>
        </w:tc>
      </w:tr>
      <w:tr w:rsidR="00E30FF7" w:rsidRPr="00C170A2" w14:paraId="6F7F3F0A" w14:textId="77777777" w:rsidTr="00F3203A">
        <w:trPr>
          <w:trHeight w:val="571"/>
        </w:trPr>
        <w:tc>
          <w:tcPr>
            <w:tcW w:w="2981" w:type="dxa"/>
            <w:shd w:val="clear" w:color="auto" w:fill="auto"/>
            <w:vAlign w:val="center"/>
          </w:tcPr>
          <w:p w14:paraId="6F7F3F07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6F7F3F08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446" w:type="dxa"/>
            <w:shd w:val="clear" w:color="auto" w:fill="auto"/>
            <w:vAlign w:val="center"/>
          </w:tcPr>
          <w:p w14:paraId="6F7F3F09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</w:tr>
      <w:tr w:rsidR="00E30FF7" w:rsidRPr="00C170A2" w14:paraId="6F7F3F0E" w14:textId="77777777" w:rsidTr="00F3203A">
        <w:trPr>
          <w:trHeight w:val="551"/>
        </w:trPr>
        <w:tc>
          <w:tcPr>
            <w:tcW w:w="2981" w:type="dxa"/>
            <w:shd w:val="clear" w:color="auto" w:fill="auto"/>
            <w:vAlign w:val="center"/>
          </w:tcPr>
          <w:p w14:paraId="6F7F3F0B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6F7F3F0C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446" w:type="dxa"/>
            <w:shd w:val="clear" w:color="auto" w:fill="auto"/>
            <w:vAlign w:val="center"/>
          </w:tcPr>
          <w:p w14:paraId="6F7F3F0D" w14:textId="77777777" w:rsidR="00E30FF7" w:rsidRPr="00FE27DA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</w:tr>
      <w:tr w:rsidR="00E30FF7" w:rsidRPr="00C170A2" w14:paraId="6F7F3F12" w14:textId="77777777" w:rsidTr="00F3203A">
        <w:trPr>
          <w:trHeight w:val="559"/>
        </w:trPr>
        <w:tc>
          <w:tcPr>
            <w:tcW w:w="2981" w:type="dxa"/>
            <w:shd w:val="clear" w:color="auto" w:fill="auto"/>
            <w:vAlign w:val="center"/>
          </w:tcPr>
          <w:p w14:paraId="6F7F3F0F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6F7F3F10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446" w:type="dxa"/>
            <w:shd w:val="clear" w:color="auto" w:fill="auto"/>
            <w:vAlign w:val="center"/>
          </w:tcPr>
          <w:p w14:paraId="6F7F3F11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</w:tr>
      <w:tr w:rsidR="00E30FF7" w:rsidRPr="00C170A2" w14:paraId="6F7F3F16" w14:textId="77777777" w:rsidTr="00F3203A">
        <w:trPr>
          <w:trHeight w:val="553"/>
        </w:trPr>
        <w:tc>
          <w:tcPr>
            <w:tcW w:w="2981" w:type="dxa"/>
            <w:shd w:val="clear" w:color="auto" w:fill="auto"/>
            <w:vAlign w:val="center"/>
          </w:tcPr>
          <w:p w14:paraId="6F7F3F13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14:paraId="6F7F3F14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  <w:tc>
          <w:tcPr>
            <w:tcW w:w="3446" w:type="dxa"/>
            <w:shd w:val="clear" w:color="auto" w:fill="auto"/>
            <w:vAlign w:val="center"/>
          </w:tcPr>
          <w:p w14:paraId="6F7F3F15" w14:textId="77777777" w:rsidR="00E30FF7" w:rsidRPr="00C170A2" w:rsidRDefault="00E30FF7" w:rsidP="00F3203A">
            <w:pPr>
              <w:widowControl/>
              <w:rPr>
                <w:rFonts w:ascii="ＭＳ 明朝" w:hAnsi="MS UI Gothic"/>
              </w:rPr>
            </w:pPr>
          </w:p>
        </w:tc>
      </w:tr>
    </w:tbl>
    <w:p w14:paraId="6F7F3F17" w14:textId="77777777" w:rsidR="00E30FF7" w:rsidRPr="00C170A2" w:rsidRDefault="00E30FF7" w:rsidP="001F5E24">
      <w:pPr>
        <w:rPr>
          <w:sz w:val="20"/>
        </w:rPr>
      </w:pPr>
    </w:p>
    <w:p w14:paraId="6F7F3F18" w14:textId="77777777" w:rsidR="00B83245" w:rsidRPr="00576871" w:rsidRDefault="00B83245" w:rsidP="001F5E24">
      <w:bookmarkStart w:id="0" w:name="_GoBack"/>
      <w:bookmarkEnd w:id="0"/>
    </w:p>
    <w:sectPr w:rsidR="00B83245" w:rsidRPr="00576871" w:rsidSect="00CF625E">
      <w:headerReference w:type="default" r:id="rId11"/>
      <w:footerReference w:type="default" r:id="rId12"/>
      <w:pgSz w:w="11906" w:h="16838" w:code="9"/>
      <w:pgMar w:top="1134" w:right="1134" w:bottom="1134" w:left="1134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3220A" w14:textId="77777777" w:rsidR="004D00CA" w:rsidRDefault="004D00CA">
      <w:r>
        <w:separator/>
      </w:r>
    </w:p>
  </w:endnote>
  <w:endnote w:type="continuationSeparator" w:id="0">
    <w:p w14:paraId="1D6B685B" w14:textId="77777777" w:rsidR="004D00CA" w:rsidRDefault="004D00CA">
      <w:r>
        <w:continuationSeparator/>
      </w:r>
    </w:p>
  </w:endnote>
  <w:endnote w:type="continuationNotice" w:id="1">
    <w:p w14:paraId="5CBAFB19" w14:textId="77777777" w:rsidR="004D00CA" w:rsidRDefault="004D0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3E6CE" w14:textId="03EA359B" w:rsidR="00383ACD" w:rsidRPr="00383ACD" w:rsidRDefault="007556E0" w:rsidP="005C4708">
    <w:pPr>
      <w:pStyle w:val="ae"/>
      <w:jc w:val="left"/>
      <w:rPr>
        <w:color w:val="FF0000"/>
      </w:rPr>
    </w:pPr>
    <w:r>
      <w:rPr>
        <w:rFonts w:hint="eastAsia"/>
        <w:color w:val="FF0000"/>
      </w:rPr>
      <w:t xml:space="preserve">ひな型の版数・作成年月日：　</w:t>
    </w:r>
    <w:r w:rsidRPr="00A0732F">
      <w:rPr>
        <w:rFonts w:hint="eastAsia"/>
        <w:color w:val="FF0000"/>
      </w:rPr>
      <w:t>第</w:t>
    </w:r>
    <w:r w:rsidR="00956CE9">
      <w:rPr>
        <w:rFonts w:hint="eastAsia"/>
        <w:color w:val="FF0000"/>
      </w:rPr>
      <w:t>5</w:t>
    </w:r>
    <w:r w:rsidRPr="00A0732F">
      <w:rPr>
        <w:rFonts w:hint="eastAsia"/>
        <w:color w:val="FF0000"/>
      </w:rPr>
      <w:t>.0</w:t>
    </w:r>
    <w:r w:rsidRPr="00A0732F">
      <w:rPr>
        <w:rFonts w:hint="eastAsia"/>
        <w:color w:val="FF0000"/>
      </w:rPr>
      <w:t xml:space="preserve">版　</w:t>
    </w:r>
    <w:r w:rsidRPr="00A0732F">
      <w:rPr>
        <w:rFonts w:hint="eastAsia"/>
        <w:color w:val="FF0000"/>
      </w:rPr>
      <w:t>20</w:t>
    </w:r>
    <w:r w:rsidR="00A07A7B">
      <w:rPr>
        <w:rFonts w:hint="eastAsia"/>
        <w:color w:val="FF0000"/>
      </w:rPr>
      <w:t>2</w:t>
    </w:r>
    <w:r w:rsidR="005650DE">
      <w:rPr>
        <w:color w:val="FF0000"/>
      </w:rPr>
      <w:t>6</w:t>
    </w:r>
    <w:r w:rsidRPr="00A0732F">
      <w:rPr>
        <w:rFonts w:hint="eastAsia"/>
        <w:color w:val="FF0000"/>
      </w:rPr>
      <w:t>年</w:t>
    </w:r>
    <w:r w:rsidR="005650DE">
      <w:rPr>
        <w:rFonts w:hint="eastAsia"/>
        <w:color w:val="FF0000"/>
      </w:rPr>
      <w:t>1</w:t>
    </w:r>
    <w:r w:rsidRPr="00A0732F">
      <w:rPr>
        <w:rFonts w:hint="eastAsia"/>
        <w:color w:val="FF0000"/>
      </w:rPr>
      <w:t>月</w:t>
    </w:r>
    <w:r w:rsidR="005650DE">
      <w:rPr>
        <w:rFonts w:hint="eastAsia"/>
        <w:color w:val="FF0000"/>
      </w:rPr>
      <w:t>2</w:t>
    </w:r>
    <w:r w:rsidR="005650DE">
      <w:rPr>
        <w:color w:val="FF0000"/>
      </w:rPr>
      <w:t>9</w:t>
    </w:r>
    <w:r w:rsidRPr="00A0732F">
      <w:rPr>
        <w:rFonts w:hint="eastAsia"/>
        <w:color w:val="FF0000"/>
      </w:rPr>
      <w:t>日</w:t>
    </w:r>
    <w:r w:rsidR="00762F91">
      <w:rPr>
        <w:rFonts w:hint="eastAsia"/>
        <w:color w:val="FF0000"/>
      </w:rPr>
      <w:t xml:space="preserve">　</w:t>
    </w:r>
    <w:r w:rsidR="00645B26">
      <w:rPr>
        <w:rFonts w:hint="eastAsia"/>
        <w:color w:val="FF0000"/>
      </w:rPr>
      <w:t>国立</w:t>
    </w:r>
    <w:r w:rsidR="00383ACD">
      <w:rPr>
        <w:rFonts w:hint="eastAsia"/>
        <w:color w:val="FF0000"/>
      </w:rPr>
      <w:t xml:space="preserve">成育医療研究センター　</w:t>
    </w:r>
    <w:r w:rsidR="00762F91">
      <w:rPr>
        <w:rFonts w:hint="eastAsia"/>
        <w:color w:val="FF0000"/>
      </w:rPr>
      <w:t xml:space="preserve">臨床研究センター　</w:t>
    </w:r>
    <w:r w:rsidR="00956CE9">
      <w:rPr>
        <w:rFonts w:hint="eastAsia"/>
        <w:color w:val="FF0000"/>
      </w:rPr>
      <w:t>データサイエンス部門モニタリング</w:t>
    </w:r>
    <w:r w:rsidR="00A07A7B">
      <w:rPr>
        <w:rFonts w:hint="eastAsia"/>
        <w:color w:val="FF0000"/>
      </w:rPr>
      <w:t>ユニット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089E3" w14:textId="77777777" w:rsidR="004D00CA" w:rsidRDefault="004D00CA">
      <w:r>
        <w:separator/>
      </w:r>
    </w:p>
  </w:footnote>
  <w:footnote w:type="continuationSeparator" w:id="0">
    <w:p w14:paraId="7CE7250B" w14:textId="77777777" w:rsidR="004D00CA" w:rsidRDefault="004D00CA">
      <w:r>
        <w:continuationSeparator/>
      </w:r>
    </w:p>
  </w:footnote>
  <w:footnote w:type="continuationNotice" w:id="1">
    <w:p w14:paraId="7016E2FE" w14:textId="77777777" w:rsidR="004D00CA" w:rsidRDefault="004D00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3F1E" w14:textId="3B793A85" w:rsidR="007556E0" w:rsidRPr="00A0732F" w:rsidRDefault="00FE27DA" w:rsidP="009721F2">
    <w:pPr>
      <w:pStyle w:val="ac"/>
      <w:jc w:val="left"/>
      <w:rPr>
        <w:color w:val="FF0000"/>
        <w:szCs w:val="20"/>
      </w:rPr>
    </w:pPr>
    <w:r>
      <w:rPr>
        <w:rFonts w:hint="eastAsia"/>
        <w:szCs w:val="20"/>
      </w:rPr>
      <w:t>参考</w:t>
    </w:r>
    <w:r w:rsidR="007556E0" w:rsidRPr="00C6332C">
      <w:rPr>
        <w:rFonts w:hint="eastAsia"/>
        <w:szCs w:val="20"/>
      </w:rPr>
      <w:t>様式</w:t>
    </w:r>
    <w:r w:rsidR="007556E0">
      <w:rPr>
        <w:rFonts w:hint="eastAsia"/>
        <w:szCs w:val="20"/>
      </w:rPr>
      <w:t>2</w:t>
    </w:r>
    <w:r w:rsidR="007556E0" w:rsidRPr="00C6332C">
      <w:rPr>
        <w:rFonts w:hint="eastAsia"/>
        <w:szCs w:val="20"/>
      </w:rPr>
      <w:t xml:space="preserve">　モニタ</w:t>
    </w:r>
    <w:r w:rsidR="006040D4">
      <w:rPr>
        <w:rFonts w:hint="eastAsia"/>
        <w:szCs w:val="20"/>
      </w:rPr>
      <w:t>リング担当者</w:t>
    </w:r>
    <w:r w:rsidR="007556E0" w:rsidRPr="00C6332C">
      <w:rPr>
        <w:rFonts w:hint="eastAsia"/>
        <w:szCs w:val="20"/>
      </w:rPr>
      <w:t>指名書</w:t>
    </w:r>
  </w:p>
  <w:p w14:paraId="6F7F3F1F" w14:textId="77777777" w:rsidR="007556E0" w:rsidRPr="009721F2" w:rsidRDefault="007556E0" w:rsidP="009721F2">
    <w:pPr>
      <w:pStyle w:val="ac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5526D8C"/>
    <w:lvl w:ilvl="0">
      <w:start w:val="1"/>
      <w:numFmt w:val="bullet"/>
      <w:pStyle w:val="2"/>
      <w:lvlText w:val=""/>
      <w:lvlJc w:val="left"/>
      <w:pPr>
        <w:tabs>
          <w:tab w:val="num" w:pos="1304"/>
        </w:tabs>
        <w:ind w:left="1304" w:hanging="17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9F03FE0"/>
    <w:lvl w:ilvl="0">
      <w:start w:val="1"/>
      <w:numFmt w:val="bullet"/>
      <w:pStyle w:val="a"/>
      <w:lvlText w:val=""/>
      <w:lvlJc w:val="left"/>
      <w:pPr>
        <w:ind w:left="987" w:hanging="42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3DA7BBE"/>
    <w:multiLevelType w:val="hybridMultilevel"/>
    <w:tmpl w:val="3C249152"/>
    <w:lvl w:ilvl="0" w:tplc="F92225E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FC5661"/>
    <w:multiLevelType w:val="hybridMultilevel"/>
    <w:tmpl w:val="A40294B2"/>
    <w:lvl w:ilvl="0" w:tplc="3B5E05B0">
      <w:start w:val="1"/>
      <w:numFmt w:val="lowerLetter"/>
      <w:pStyle w:val="a0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00BA9"/>
    <w:multiLevelType w:val="hybridMultilevel"/>
    <w:tmpl w:val="1B4A509A"/>
    <w:lvl w:ilvl="0" w:tplc="465CA33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8D61B9"/>
    <w:multiLevelType w:val="hybridMultilevel"/>
    <w:tmpl w:val="C4D26990"/>
    <w:lvl w:ilvl="0" w:tplc="FBDCEBC6">
      <w:start w:val="1"/>
      <w:numFmt w:val="decimal"/>
      <w:pStyle w:val="1"/>
      <w:lvlText w:val="(%1)"/>
      <w:lvlJc w:val="left"/>
      <w:pPr>
        <w:ind w:left="637" w:hanging="420"/>
      </w:pPr>
      <w:rPr>
        <w:rFonts w:hint="eastAsia"/>
      </w:rPr>
    </w:lvl>
    <w:lvl w:ilvl="1" w:tplc="6F2EC0D8">
      <w:start w:val="1"/>
      <w:numFmt w:val="decimalEnclosedCircle"/>
      <w:lvlText w:val="%2"/>
      <w:lvlJc w:val="left"/>
      <w:pPr>
        <w:ind w:left="780" w:hanging="360"/>
      </w:pPr>
      <w:rPr>
        <w:rFonts w:ascii="ＭＳ 明朝" w:hAnsi="ＭＳ 明朝" w:cs="ＭＳ 明朝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E87DD4"/>
    <w:multiLevelType w:val="hybridMultilevel"/>
    <w:tmpl w:val="06DA452E"/>
    <w:lvl w:ilvl="0" w:tplc="CBBA30F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150B8"/>
    <w:multiLevelType w:val="hybridMultilevel"/>
    <w:tmpl w:val="7CAC60A6"/>
    <w:lvl w:ilvl="0" w:tplc="2FB4618A">
      <w:start w:val="1"/>
      <w:numFmt w:val="bullet"/>
      <w:pStyle w:val="a1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7C02F6"/>
    <w:multiLevelType w:val="hybridMultilevel"/>
    <w:tmpl w:val="8646CFE0"/>
    <w:lvl w:ilvl="0" w:tplc="CBBA30F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F0449"/>
    <w:multiLevelType w:val="hybridMultilevel"/>
    <w:tmpl w:val="02D4EB16"/>
    <w:lvl w:ilvl="0" w:tplc="25C41BA0">
      <w:start w:val="1"/>
      <w:numFmt w:val="decimal"/>
      <w:pStyle w:val="10"/>
      <w:lvlText w:val="%1)"/>
      <w:lvlJc w:val="left"/>
      <w:pPr>
        <w:ind w:left="577" w:hanging="360"/>
      </w:pPr>
      <w:rPr>
        <w:rFonts w:hint="default"/>
      </w:rPr>
    </w:lvl>
    <w:lvl w:ilvl="1" w:tplc="6E040066">
      <w:start w:val="1"/>
      <w:numFmt w:val="decimalEnclosedCircle"/>
      <w:lvlText w:val="%2"/>
      <w:lvlJc w:val="left"/>
      <w:pPr>
        <w:ind w:left="997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</w:lvl>
  </w:abstractNum>
  <w:abstractNum w:abstractNumId="10" w15:restartNumberingAfterBreak="0">
    <w:nsid w:val="360D4A17"/>
    <w:multiLevelType w:val="hybridMultilevel"/>
    <w:tmpl w:val="9BC67174"/>
    <w:lvl w:ilvl="0" w:tplc="1E38B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EC47220">
      <w:start w:val="8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C3D4259"/>
    <w:multiLevelType w:val="hybridMultilevel"/>
    <w:tmpl w:val="0C8CB710"/>
    <w:lvl w:ilvl="0" w:tplc="5510CD78">
      <w:start w:val="1"/>
      <w:numFmt w:val="decimal"/>
      <w:lvlText w:val="%1)"/>
      <w:lvlJc w:val="left"/>
      <w:pPr>
        <w:ind w:left="6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3D4B389E"/>
    <w:multiLevelType w:val="hybridMultilevel"/>
    <w:tmpl w:val="6046D9AA"/>
    <w:lvl w:ilvl="0" w:tplc="C930A91E">
      <w:start w:val="1"/>
      <w:numFmt w:val="decimal"/>
      <w:lvlText w:val="%1)"/>
      <w:lvlJc w:val="left"/>
      <w:pPr>
        <w:ind w:left="5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7" w:tentative="1">
      <w:start w:val="1"/>
      <w:numFmt w:val="aiueoFullWidth"/>
      <w:lvlText w:val="(%5)"/>
      <w:lvlJc w:val="left"/>
      <w:pPr>
        <w:ind w:left="229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7" w:tentative="1">
      <w:start w:val="1"/>
      <w:numFmt w:val="aiueoFullWidth"/>
      <w:lvlText w:val="(%8)"/>
      <w:lvlJc w:val="left"/>
      <w:pPr>
        <w:ind w:left="355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9" w:hanging="420"/>
      </w:pPr>
    </w:lvl>
  </w:abstractNum>
  <w:abstractNum w:abstractNumId="13" w15:restartNumberingAfterBreak="0">
    <w:nsid w:val="40D84FFD"/>
    <w:multiLevelType w:val="multilevel"/>
    <w:tmpl w:val="A6F80B8E"/>
    <w:lvl w:ilvl="0">
      <w:start w:val="1"/>
      <w:numFmt w:val="decimal"/>
      <w:pStyle w:val="20"/>
      <w:lvlText w:val="(%1)"/>
      <w:lvlJc w:val="right"/>
      <w:pPr>
        <w:tabs>
          <w:tab w:val="num" w:pos="1304"/>
        </w:tabs>
        <w:ind w:left="1304" w:hanging="170"/>
      </w:pPr>
      <w:rPr>
        <w:rFonts w:ascii="Times New Roman" w:eastAsia="ＭＳ 明朝" w:hAnsi="Times New Roman" w:hint="default"/>
        <w:b w:val="0"/>
        <w:i w:val="0"/>
        <w:sz w:val="21"/>
        <w:szCs w:val="21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4" w15:restartNumberingAfterBreak="0">
    <w:nsid w:val="484954B5"/>
    <w:multiLevelType w:val="hybridMultilevel"/>
    <w:tmpl w:val="EEDE7B9E"/>
    <w:lvl w:ilvl="0" w:tplc="4D5AC780">
      <w:start w:val="1"/>
      <w:numFmt w:val="decimalEnclosedCircle"/>
      <w:pStyle w:val="a2"/>
      <w:lvlText w:val="%1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B58374A"/>
    <w:multiLevelType w:val="hybridMultilevel"/>
    <w:tmpl w:val="BBC288E0"/>
    <w:lvl w:ilvl="0" w:tplc="6642475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0E4F3E"/>
    <w:multiLevelType w:val="hybridMultilevel"/>
    <w:tmpl w:val="904E8AF2"/>
    <w:lvl w:ilvl="0" w:tplc="6FF467C4">
      <w:start w:val="1"/>
      <w:numFmt w:val="decimal"/>
      <w:lvlText w:val="%1)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3030299E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46545A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5574254"/>
    <w:multiLevelType w:val="hybridMultilevel"/>
    <w:tmpl w:val="2064F1F2"/>
    <w:lvl w:ilvl="0" w:tplc="512C71C4">
      <w:start w:val="1"/>
      <w:numFmt w:val="decimal"/>
      <w:pStyle w:val="21"/>
      <w:lvlText w:val="Text Table %1 "/>
      <w:lvlJc w:val="left"/>
      <w:pPr>
        <w:tabs>
          <w:tab w:val="num" w:pos="1440"/>
        </w:tabs>
        <w:ind w:left="420" w:hanging="420"/>
      </w:pPr>
      <w:rPr>
        <w:rFonts w:ascii="Times New Roman" w:hAnsi="Times New Roman" w:hint="default"/>
        <w:b w:val="0"/>
        <w:i w:val="0"/>
        <w:sz w:val="24"/>
      </w:rPr>
    </w:lvl>
    <w:lvl w:ilvl="1" w:tplc="0C1E20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1AC894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3F2855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806E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406117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E3AC4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F26370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0F8CCA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5626138"/>
    <w:multiLevelType w:val="hybridMultilevel"/>
    <w:tmpl w:val="F6CE08D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9EA3750"/>
    <w:multiLevelType w:val="hybridMultilevel"/>
    <w:tmpl w:val="043489FA"/>
    <w:lvl w:ilvl="0" w:tplc="FAD8D5C2">
      <w:start w:val="1"/>
      <w:numFmt w:val="decimal"/>
      <w:pStyle w:val="a3"/>
      <w:lvlText w:val="Appendix %1 "/>
      <w:lvlJc w:val="left"/>
      <w:pPr>
        <w:tabs>
          <w:tab w:val="num" w:pos="1485"/>
        </w:tabs>
        <w:ind w:left="1485" w:hanging="148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56CB3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F5C3D7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A58B2F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1A4258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48E26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5B065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2C50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30263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A2053F6"/>
    <w:multiLevelType w:val="hybridMultilevel"/>
    <w:tmpl w:val="A12A5A2A"/>
    <w:lvl w:ilvl="0" w:tplc="FEC47220">
      <w:start w:val="8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AC0123"/>
    <w:multiLevelType w:val="hybridMultilevel"/>
    <w:tmpl w:val="98986DF6"/>
    <w:lvl w:ilvl="0" w:tplc="5178F90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132109"/>
    <w:multiLevelType w:val="hybridMultilevel"/>
    <w:tmpl w:val="1FB6E23A"/>
    <w:lvl w:ilvl="0" w:tplc="EB38827A">
      <w:start w:val="1"/>
      <w:numFmt w:val="decimal"/>
      <w:lvlText w:val="%1)"/>
      <w:lvlJc w:val="left"/>
      <w:pPr>
        <w:ind w:left="5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7" w:tentative="1">
      <w:start w:val="1"/>
      <w:numFmt w:val="aiueoFullWidth"/>
      <w:lvlText w:val="(%5)"/>
      <w:lvlJc w:val="left"/>
      <w:pPr>
        <w:ind w:left="229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7" w:tentative="1">
      <w:start w:val="1"/>
      <w:numFmt w:val="aiueoFullWidth"/>
      <w:lvlText w:val="(%8)"/>
      <w:lvlJc w:val="left"/>
      <w:pPr>
        <w:ind w:left="355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9" w:hanging="420"/>
      </w:pPr>
    </w:lvl>
  </w:abstractNum>
  <w:abstractNum w:abstractNumId="23" w15:restartNumberingAfterBreak="0">
    <w:nsid w:val="6B531DE2"/>
    <w:multiLevelType w:val="multilevel"/>
    <w:tmpl w:val="5D40D80A"/>
    <w:lvl w:ilvl="0">
      <w:start w:val="1"/>
      <w:numFmt w:val="decimal"/>
      <w:pStyle w:val="11"/>
      <w:lvlText w:val="%1)"/>
      <w:lvlJc w:val="right"/>
      <w:pPr>
        <w:tabs>
          <w:tab w:val="num" w:pos="737"/>
        </w:tabs>
        <w:ind w:left="737" w:hanging="170"/>
      </w:pPr>
      <w:rPr>
        <w:rFonts w:hint="eastAsia"/>
        <w:sz w:val="21"/>
        <w:szCs w:val="21"/>
      </w:rPr>
    </w:lvl>
    <w:lvl w:ilvl="1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DC44A63"/>
    <w:multiLevelType w:val="hybridMultilevel"/>
    <w:tmpl w:val="752486F6"/>
    <w:lvl w:ilvl="0" w:tplc="FFFFFFFF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pStyle w:val="22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21414E"/>
    <w:multiLevelType w:val="multilevel"/>
    <w:tmpl w:val="8B3E5D34"/>
    <w:lvl w:ilvl="0">
      <w:start w:val="1"/>
      <w:numFmt w:val="decimal"/>
      <w:pStyle w:val="12"/>
      <w:lvlText w:val="%1. "/>
      <w:lvlJc w:val="left"/>
      <w:pPr>
        <w:tabs>
          <w:tab w:val="num" w:pos="425"/>
        </w:tabs>
        <w:ind w:left="425" w:hanging="425"/>
      </w:pPr>
      <w:rPr>
        <w:rFonts w:ascii="Times New Roman" w:eastAsia="ＭＳ 明朝" w:hAnsi="Times New Roman" w:hint="default"/>
        <w:sz w:val="21"/>
      </w:rPr>
    </w:lvl>
    <w:lvl w:ilvl="1">
      <w:start w:val="1"/>
      <w:numFmt w:val="decimal"/>
      <w:pStyle w:val="23"/>
      <w:lvlText w:val="%1.%2 "/>
      <w:lvlJc w:val="left"/>
      <w:pPr>
        <w:tabs>
          <w:tab w:val="num" w:pos="567"/>
        </w:tabs>
        <w:ind w:left="567" w:hanging="567"/>
      </w:pPr>
      <w:rPr>
        <w:rFonts w:ascii="Times New Roman" w:eastAsia="ＭＳ 明朝" w:hAnsi="Times New Roman" w:hint="default"/>
        <w:sz w:val="21"/>
      </w:rPr>
    </w:lvl>
    <w:lvl w:ilvl="2">
      <w:start w:val="1"/>
      <w:numFmt w:val="decimal"/>
      <w:pStyle w:val="3"/>
      <w:lvlText w:val="%1.%2.%3 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 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 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933"/>
        </w:tabs>
        <w:ind w:left="794" w:hanging="221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1307"/>
        </w:tabs>
        <w:ind w:left="1134" w:hanging="187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3402"/>
        </w:tabs>
        <w:ind w:left="3402" w:hanging="426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3827"/>
        </w:tabs>
        <w:ind w:left="3827" w:hanging="425"/>
      </w:pPr>
      <w:rPr>
        <w:rFonts w:hint="eastAsia"/>
      </w:rPr>
    </w:lvl>
  </w:abstractNum>
  <w:abstractNum w:abstractNumId="26" w15:restartNumberingAfterBreak="0">
    <w:nsid w:val="7BAA73F1"/>
    <w:multiLevelType w:val="hybridMultilevel"/>
    <w:tmpl w:val="8814C912"/>
    <w:lvl w:ilvl="0" w:tplc="99A82FF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C2E35AE"/>
    <w:multiLevelType w:val="hybridMultilevel"/>
    <w:tmpl w:val="CDD4F274"/>
    <w:lvl w:ilvl="0" w:tplc="868AFA22">
      <w:start w:val="1"/>
      <w:numFmt w:val="decimal"/>
      <w:pStyle w:val="24"/>
      <w:lvlText w:val="Figure %1 "/>
      <w:lvlJc w:val="left"/>
      <w:pPr>
        <w:tabs>
          <w:tab w:val="num" w:pos="1485"/>
        </w:tabs>
        <w:ind w:left="1485" w:hanging="148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1C1FD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E0ED44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940CC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8AC2D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24265E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BB292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76283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5620C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19"/>
  </w:num>
  <w:num w:numId="5">
    <w:abstractNumId w:val="27"/>
  </w:num>
  <w:num w:numId="6">
    <w:abstractNumId w:val="17"/>
  </w:num>
  <w:num w:numId="7">
    <w:abstractNumId w:val="25"/>
  </w:num>
  <w:num w:numId="8">
    <w:abstractNumId w:val="24"/>
  </w:num>
  <w:num w:numId="9">
    <w:abstractNumId w:val="23"/>
  </w:num>
  <w:num w:numId="10">
    <w:abstractNumId w:val="5"/>
  </w:num>
  <w:num w:numId="11">
    <w:abstractNumId w:val="9"/>
  </w:num>
  <w:num w:numId="12">
    <w:abstractNumId w:val="14"/>
  </w:num>
  <w:num w:numId="13">
    <w:abstractNumId w:val="3"/>
  </w:num>
  <w:num w:numId="14">
    <w:abstractNumId w:val="7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22"/>
  </w:num>
  <w:num w:numId="19">
    <w:abstractNumId w:val="6"/>
  </w:num>
  <w:num w:numId="20">
    <w:abstractNumId w:val="8"/>
  </w:num>
  <w:num w:numId="21">
    <w:abstractNumId w:val="21"/>
  </w:num>
  <w:num w:numId="22">
    <w:abstractNumId w:val="16"/>
  </w:num>
  <w:num w:numId="23">
    <w:abstractNumId w:val="20"/>
  </w:num>
  <w:num w:numId="24">
    <w:abstractNumId w:val="10"/>
  </w:num>
  <w:num w:numId="25">
    <w:abstractNumId w:val="18"/>
  </w:num>
  <w:num w:numId="26">
    <w:abstractNumId w:val="15"/>
  </w:num>
  <w:num w:numId="27">
    <w:abstractNumId w:val="4"/>
  </w:num>
  <w:num w:numId="28">
    <w:abstractNumId w:val="2"/>
  </w:num>
  <w:num w:numId="29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drawingGridHorizontalSpacing w:val="209"/>
  <w:drawingGridVerticalSpacing w:val="33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F7"/>
    <w:rsid w:val="00002585"/>
    <w:rsid w:val="00003DE0"/>
    <w:rsid w:val="000110B8"/>
    <w:rsid w:val="000112C7"/>
    <w:rsid w:val="00014AEA"/>
    <w:rsid w:val="00021BE0"/>
    <w:rsid w:val="000228DF"/>
    <w:rsid w:val="00023FEE"/>
    <w:rsid w:val="000240A7"/>
    <w:rsid w:val="000247BD"/>
    <w:rsid w:val="00027ED5"/>
    <w:rsid w:val="000335DC"/>
    <w:rsid w:val="00044C19"/>
    <w:rsid w:val="00047E49"/>
    <w:rsid w:val="0005010E"/>
    <w:rsid w:val="00051C9E"/>
    <w:rsid w:val="000536E5"/>
    <w:rsid w:val="00053CE8"/>
    <w:rsid w:val="0005508F"/>
    <w:rsid w:val="00057FEF"/>
    <w:rsid w:val="00060653"/>
    <w:rsid w:val="0006219D"/>
    <w:rsid w:val="00063009"/>
    <w:rsid w:val="00067194"/>
    <w:rsid w:val="0007761A"/>
    <w:rsid w:val="00080293"/>
    <w:rsid w:val="000846B9"/>
    <w:rsid w:val="00091914"/>
    <w:rsid w:val="000937F2"/>
    <w:rsid w:val="0009463D"/>
    <w:rsid w:val="000C14F8"/>
    <w:rsid w:val="000C3254"/>
    <w:rsid w:val="000C7744"/>
    <w:rsid w:val="000C7D77"/>
    <w:rsid w:val="000C7FDB"/>
    <w:rsid w:val="000D469F"/>
    <w:rsid w:val="000D6DD1"/>
    <w:rsid w:val="000E354A"/>
    <w:rsid w:val="000F0C89"/>
    <w:rsid w:val="000F1F04"/>
    <w:rsid w:val="000F2661"/>
    <w:rsid w:val="000F536F"/>
    <w:rsid w:val="00100965"/>
    <w:rsid w:val="00101093"/>
    <w:rsid w:val="00101C99"/>
    <w:rsid w:val="00106C30"/>
    <w:rsid w:val="00113A2F"/>
    <w:rsid w:val="00116BED"/>
    <w:rsid w:val="00122655"/>
    <w:rsid w:val="00125A63"/>
    <w:rsid w:val="0013454B"/>
    <w:rsid w:val="00135CC0"/>
    <w:rsid w:val="00141059"/>
    <w:rsid w:val="00141C71"/>
    <w:rsid w:val="00144F24"/>
    <w:rsid w:val="0014609A"/>
    <w:rsid w:val="00153CA5"/>
    <w:rsid w:val="00157407"/>
    <w:rsid w:val="0016464C"/>
    <w:rsid w:val="00166C78"/>
    <w:rsid w:val="001741EB"/>
    <w:rsid w:val="001834E2"/>
    <w:rsid w:val="0018370E"/>
    <w:rsid w:val="00185784"/>
    <w:rsid w:val="00196846"/>
    <w:rsid w:val="001A02AA"/>
    <w:rsid w:val="001A623E"/>
    <w:rsid w:val="001A68DB"/>
    <w:rsid w:val="001C001F"/>
    <w:rsid w:val="001D3907"/>
    <w:rsid w:val="001E4D3A"/>
    <w:rsid w:val="001F0359"/>
    <w:rsid w:val="001F399F"/>
    <w:rsid w:val="001F5E24"/>
    <w:rsid w:val="002008C3"/>
    <w:rsid w:val="00202C8F"/>
    <w:rsid w:val="00210125"/>
    <w:rsid w:val="002118FA"/>
    <w:rsid w:val="00213796"/>
    <w:rsid w:val="002174EB"/>
    <w:rsid w:val="00217B4D"/>
    <w:rsid w:val="00224BDC"/>
    <w:rsid w:val="002261FA"/>
    <w:rsid w:val="00230755"/>
    <w:rsid w:val="00230A15"/>
    <w:rsid w:val="00231DB5"/>
    <w:rsid w:val="00233DE1"/>
    <w:rsid w:val="00233F0E"/>
    <w:rsid w:val="00234653"/>
    <w:rsid w:val="00235318"/>
    <w:rsid w:val="00237A1D"/>
    <w:rsid w:val="0024409A"/>
    <w:rsid w:val="00244E8C"/>
    <w:rsid w:val="00252ECC"/>
    <w:rsid w:val="0025758E"/>
    <w:rsid w:val="00262DB4"/>
    <w:rsid w:val="00273E5C"/>
    <w:rsid w:val="00276A5D"/>
    <w:rsid w:val="00277536"/>
    <w:rsid w:val="00277BA2"/>
    <w:rsid w:val="00286111"/>
    <w:rsid w:val="00287662"/>
    <w:rsid w:val="00287874"/>
    <w:rsid w:val="00292890"/>
    <w:rsid w:val="002936AB"/>
    <w:rsid w:val="00293D40"/>
    <w:rsid w:val="00296DC6"/>
    <w:rsid w:val="002A5DE7"/>
    <w:rsid w:val="002B13DF"/>
    <w:rsid w:val="002B39E0"/>
    <w:rsid w:val="002C0359"/>
    <w:rsid w:val="002C1EFA"/>
    <w:rsid w:val="002C76C1"/>
    <w:rsid w:val="002D02BE"/>
    <w:rsid w:val="002D3072"/>
    <w:rsid w:val="002E1DCA"/>
    <w:rsid w:val="002E3EC9"/>
    <w:rsid w:val="002E43D0"/>
    <w:rsid w:val="002E7B15"/>
    <w:rsid w:val="002E7F7C"/>
    <w:rsid w:val="002F620F"/>
    <w:rsid w:val="002F79EA"/>
    <w:rsid w:val="00306264"/>
    <w:rsid w:val="00306785"/>
    <w:rsid w:val="003073DB"/>
    <w:rsid w:val="00307D02"/>
    <w:rsid w:val="00313B9D"/>
    <w:rsid w:val="00315F3D"/>
    <w:rsid w:val="00321039"/>
    <w:rsid w:val="00321223"/>
    <w:rsid w:val="003219A2"/>
    <w:rsid w:val="00330D33"/>
    <w:rsid w:val="003325B7"/>
    <w:rsid w:val="00334102"/>
    <w:rsid w:val="00334491"/>
    <w:rsid w:val="00334957"/>
    <w:rsid w:val="00336D0F"/>
    <w:rsid w:val="00340154"/>
    <w:rsid w:val="0034691D"/>
    <w:rsid w:val="00352AA8"/>
    <w:rsid w:val="00353BD2"/>
    <w:rsid w:val="00353F3B"/>
    <w:rsid w:val="0035718D"/>
    <w:rsid w:val="003572F3"/>
    <w:rsid w:val="00365330"/>
    <w:rsid w:val="00376FD6"/>
    <w:rsid w:val="003809C8"/>
    <w:rsid w:val="00383ACD"/>
    <w:rsid w:val="0039463E"/>
    <w:rsid w:val="00397312"/>
    <w:rsid w:val="003A01DA"/>
    <w:rsid w:val="003A08F7"/>
    <w:rsid w:val="003A3172"/>
    <w:rsid w:val="003A51DA"/>
    <w:rsid w:val="003B41FC"/>
    <w:rsid w:val="003C4C93"/>
    <w:rsid w:val="003C648A"/>
    <w:rsid w:val="003D252F"/>
    <w:rsid w:val="003D3570"/>
    <w:rsid w:val="003D7044"/>
    <w:rsid w:val="003E3D39"/>
    <w:rsid w:val="003F48CA"/>
    <w:rsid w:val="00401D2F"/>
    <w:rsid w:val="0040250D"/>
    <w:rsid w:val="00405C70"/>
    <w:rsid w:val="00415769"/>
    <w:rsid w:val="00421214"/>
    <w:rsid w:val="00421351"/>
    <w:rsid w:val="0042301D"/>
    <w:rsid w:val="004254CE"/>
    <w:rsid w:val="004300B3"/>
    <w:rsid w:val="00433C0F"/>
    <w:rsid w:val="00433D85"/>
    <w:rsid w:val="00442C3E"/>
    <w:rsid w:val="004462CA"/>
    <w:rsid w:val="00457527"/>
    <w:rsid w:val="00460E14"/>
    <w:rsid w:val="00461ADD"/>
    <w:rsid w:val="00462368"/>
    <w:rsid w:val="00462DF9"/>
    <w:rsid w:val="004630D5"/>
    <w:rsid w:val="004642AD"/>
    <w:rsid w:val="004814CC"/>
    <w:rsid w:val="004830FF"/>
    <w:rsid w:val="004909A4"/>
    <w:rsid w:val="00491131"/>
    <w:rsid w:val="004926DB"/>
    <w:rsid w:val="004949F4"/>
    <w:rsid w:val="004A07F2"/>
    <w:rsid w:val="004A40F7"/>
    <w:rsid w:val="004A6420"/>
    <w:rsid w:val="004B4BFD"/>
    <w:rsid w:val="004B60E9"/>
    <w:rsid w:val="004C0126"/>
    <w:rsid w:val="004C1289"/>
    <w:rsid w:val="004C214B"/>
    <w:rsid w:val="004C2862"/>
    <w:rsid w:val="004C2C24"/>
    <w:rsid w:val="004C553A"/>
    <w:rsid w:val="004C679A"/>
    <w:rsid w:val="004C6E23"/>
    <w:rsid w:val="004D00CA"/>
    <w:rsid w:val="004D0C50"/>
    <w:rsid w:val="004D0DD9"/>
    <w:rsid w:val="004E200C"/>
    <w:rsid w:val="004F2CA6"/>
    <w:rsid w:val="0050158A"/>
    <w:rsid w:val="00503912"/>
    <w:rsid w:val="005062C8"/>
    <w:rsid w:val="005074F4"/>
    <w:rsid w:val="00510DBF"/>
    <w:rsid w:val="005118AC"/>
    <w:rsid w:val="00512F30"/>
    <w:rsid w:val="00514C63"/>
    <w:rsid w:val="00517D68"/>
    <w:rsid w:val="0053567E"/>
    <w:rsid w:val="0054016C"/>
    <w:rsid w:val="005419BF"/>
    <w:rsid w:val="00541E28"/>
    <w:rsid w:val="0054362C"/>
    <w:rsid w:val="00545AC2"/>
    <w:rsid w:val="00552BE1"/>
    <w:rsid w:val="00552D31"/>
    <w:rsid w:val="00564C53"/>
    <w:rsid w:val="005650DE"/>
    <w:rsid w:val="00570328"/>
    <w:rsid w:val="005713B9"/>
    <w:rsid w:val="00572C3B"/>
    <w:rsid w:val="00576044"/>
    <w:rsid w:val="00576871"/>
    <w:rsid w:val="00577105"/>
    <w:rsid w:val="00584DBC"/>
    <w:rsid w:val="00591C4A"/>
    <w:rsid w:val="005932FB"/>
    <w:rsid w:val="00595C15"/>
    <w:rsid w:val="005A2F15"/>
    <w:rsid w:val="005A3E32"/>
    <w:rsid w:val="005A4864"/>
    <w:rsid w:val="005A6B7F"/>
    <w:rsid w:val="005B4033"/>
    <w:rsid w:val="005C26A8"/>
    <w:rsid w:val="005C36B6"/>
    <w:rsid w:val="005C3BF7"/>
    <w:rsid w:val="005C4708"/>
    <w:rsid w:val="005C6E09"/>
    <w:rsid w:val="005D56AA"/>
    <w:rsid w:val="005E50DF"/>
    <w:rsid w:val="005E73AC"/>
    <w:rsid w:val="005F7CF9"/>
    <w:rsid w:val="005F7E68"/>
    <w:rsid w:val="00600576"/>
    <w:rsid w:val="00600D38"/>
    <w:rsid w:val="006010D8"/>
    <w:rsid w:val="00604079"/>
    <w:rsid w:val="006040D4"/>
    <w:rsid w:val="00605FE4"/>
    <w:rsid w:val="00613A95"/>
    <w:rsid w:val="0062080E"/>
    <w:rsid w:val="0062152D"/>
    <w:rsid w:val="0062304A"/>
    <w:rsid w:val="00624DFB"/>
    <w:rsid w:val="006322E4"/>
    <w:rsid w:val="00633613"/>
    <w:rsid w:val="00633CB0"/>
    <w:rsid w:val="0063570A"/>
    <w:rsid w:val="006358F1"/>
    <w:rsid w:val="006365EB"/>
    <w:rsid w:val="00636D7A"/>
    <w:rsid w:val="00637EBC"/>
    <w:rsid w:val="00640A37"/>
    <w:rsid w:val="00642751"/>
    <w:rsid w:val="00643ED8"/>
    <w:rsid w:val="006446D4"/>
    <w:rsid w:val="00645B26"/>
    <w:rsid w:val="006464E3"/>
    <w:rsid w:val="00651EDD"/>
    <w:rsid w:val="00652832"/>
    <w:rsid w:val="006535FE"/>
    <w:rsid w:val="006548B1"/>
    <w:rsid w:val="00655E7A"/>
    <w:rsid w:val="00657326"/>
    <w:rsid w:val="00657E1D"/>
    <w:rsid w:val="0066275D"/>
    <w:rsid w:val="00667A41"/>
    <w:rsid w:val="00674385"/>
    <w:rsid w:val="006822D2"/>
    <w:rsid w:val="006831C5"/>
    <w:rsid w:val="006963F3"/>
    <w:rsid w:val="00697E2D"/>
    <w:rsid w:val="006A2E93"/>
    <w:rsid w:val="006A7483"/>
    <w:rsid w:val="006A788E"/>
    <w:rsid w:val="006B6194"/>
    <w:rsid w:val="006C374E"/>
    <w:rsid w:val="006C67C9"/>
    <w:rsid w:val="006C6A12"/>
    <w:rsid w:val="006D01DB"/>
    <w:rsid w:val="006D1911"/>
    <w:rsid w:val="006D394C"/>
    <w:rsid w:val="006F305C"/>
    <w:rsid w:val="006F3452"/>
    <w:rsid w:val="006F42E5"/>
    <w:rsid w:val="007040C5"/>
    <w:rsid w:val="007049DF"/>
    <w:rsid w:val="00704AED"/>
    <w:rsid w:val="00704D71"/>
    <w:rsid w:val="00710F10"/>
    <w:rsid w:val="0071766E"/>
    <w:rsid w:val="00721EFC"/>
    <w:rsid w:val="0072390B"/>
    <w:rsid w:val="0072449B"/>
    <w:rsid w:val="007267DA"/>
    <w:rsid w:val="0073472F"/>
    <w:rsid w:val="00747875"/>
    <w:rsid w:val="00751926"/>
    <w:rsid w:val="007539E8"/>
    <w:rsid w:val="00754FAF"/>
    <w:rsid w:val="007556E0"/>
    <w:rsid w:val="00762F91"/>
    <w:rsid w:val="00763596"/>
    <w:rsid w:val="00764E4C"/>
    <w:rsid w:val="00766750"/>
    <w:rsid w:val="00771DF5"/>
    <w:rsid w:val="00774217"/>
    <w:rsid w:val="00776C81"/>
    <w:rsid w:val="00781175"/>
    <w:rsid w:val="007847E4"/>
    <w:rsid w:val="00790198"/>
    <w:rsid w:val="0079729B"/>
    <w:rsid w:val="007A03CA"/>
    <w:rsid w:val="007B4A5A"/>
    <w:rsid w:val="007B5421"/>
    <w:rsid w:val="007B5C4C"/>
    <w:rsid w:val="007B6443"/>
    <w:rsid w:val="007C589B"/>
    <w:rsid w:val="007C75F1"/>
    <w:rsid w:val="007D0B4D"/>
    <w:rsid w:val="007D2A8F"/>
    <w:rsid w:val="007F02FD"/>
    <w:rsid w:val="007F0FCF"/>
    <w:rsid w:val="007F5280"/>
    <w:rsid w:val="008018AF"/>
    <w:rsid w:val="0081735A"/>
    <w:rsid w:val="00820B3B"/>
    <w:rsid w:val="008246DE"/>
    <w:rsid w:val="0082699C"/>
    <w:rsid w:val="00826F13"/>
    <w:rsid w:val="008324FD"/>
    <w:rsid w:val="00832D36"/>
    <w:rsid w:val="00835233"/>
    <w:rsid w:val="00835C65"/>
    <w:rsid w:val="00843154"/>
    <w:rsid w:val="008444BE"/>
    <w:rsid w:val="008462F2"/>
    <w:rsid w:val="00847C39"/>
    <w:rsid w:val="00850735"/>
    <w:rsid w:val="0085673F"/>
    <w:rsid w:val="00860443"/>
    <w:rsid w:val="00860833"/>
    <w:rsid w:val="00862BF9"/>
    <w:rsid w:val="00870DF6"/>
    <w:rsid w:val="00874195"/>
    <w:rsid w:val="00881154"/>
    <w:rsid w:val="00886D79"/>
    <w:rsid w:val="00890A2D"/>
    <w:rsid w:val="00891803"/>
    <w:rsid w:val="008923EA"/>
    <w:rsid w:val="00893361"/>
    <w:rsid w:val="00895C3D"/>
    <w:rsid w:val="008A0D79"/>
    <w:rsid w:val="008A2E64"/>
    <w:rsid w:val="008B1370"/>
    <w:rsid w:val="008B4DDF"/>
    <w:rsid w:val="008C1B1C"/>
    <w:rsid w:val="008F1524"/>
    <w:rsid w:val="00902179"/>
    <w:rsid w:val="00905365"/>
    <w:rsid w:val="0090696F"/>
    <w:rsid w:val="00910F58"/>
    <w:rsid w:val="00911869"/>
    <w:rsid w:val="009148D7"/>
    <w:rsid w:val="009160B8"/>
    <w:rsid w:val="00917328"/>
    <w:rsid w:val="009214DA"/>
    <w:rsid w:val="009263E6"/>
    <w:rsid w:val="009319A1"/>
    <w:rsid w:val="00931D75"/>
    <w:rsid w:val="00940ECE"/>
    <w:rsid w:val="00942AF3"/>
    <w:rsid w:val="00943E56"/>
    <w:rsid w:val="009459A3"/>
    <w:rsid w:val="00945D6D"/>
    <w:rsid w:val="009502F1"/>
    <w:rsid w:val="00955E98"/>
    <w:rsid w:val="00956CE9"/>
    <w:rsid w:val="0096034C"/>
    <w:rsid w:val="00965277"/>
    <w:rsid w:val="0096653F"/>
    <w:rsid w:val="00966DD7"/>
    <w:rsid w:val="009721F2"/>
    <w:rsid w:val="009723A5"/>
    <w:rsid w:val="009728E2"/>
    <w:rsid w:val="009728F5"/>
    <w:rsid w:val="00973B10"/>
    <w:rsid w:val="00981018"/>
    <w:rsid w:val="00987D59"/>
    <w:rsid w:val="00987EDD"/>
    <w:rsid w:val="009903DD"/>
    <w:rsid w:val="00991477"/>
    <w:rsid w:val="00992827"/>
    <w:rsid w:val="009A1ABC"/>
    <w:rsid w:val="009B03AD"/>
    <w:rsid w:val="009B3239"/>
    <w:rsid w:val="009B3DF4"/>
    <w:rsid w:val="009B3F87"/>
    <w:rsid w:val="009B65D8"/>
    <w:rsid w:val="009D5536"/>
    <w:rsid w:val="009E09CB"/>
    <w:rsid w:val="009E3C8F"/>
    <w:rsid w:val="009E69B1"/>
    <w:rsid w:val="009F2650"/>
    <w:rsid w:val="009F6CC3"/>
    <w:rsid w:val="009F7138"/>
    <w:rsid w:val="00A0373E"/>
    <w:rsid w:val="00A0732F"/>
    <w:rsid w:val="00A07A7B"/>
    <w:rsid w:val="00A11D63"/>
    <w:rsid w:val="00A12A0C"/>
    <w:rsid w:val="00A12C1D"/>
    <w:rsid w:val="00A178C0"/>
    <w:rsid w:val="00A3244E"/>
    <w:rsid w:val="00A418B8"/>
    <w:rsid w:val="00A46247"/>
    <w:rsid w:val="00A50526"/>
    <w:rsid w:val="00A52C63"/>
    <w:rsid w:val="00A533EE"/>
    <w:rsid w:val="00A54504"/>
    <w:rsid w:val="00A60C04"/>
    <w:rsid w:val="00A67605"/>
    <w:rsid w:val="00A76A2D"/>
    <w:rsid w:val="00A804E0"/>
    <w:rsid w:val="00A81A5F"/>
    <w:rsid w:val="00AA4520"/>
    <w:rsid w:val="00AA56F2"/>
    <w:rsid w:val="00AB2A5E"/>
    <w:rsid w:val="00AB2D89"/>
    <w:rsid w:val="00AB5D10"/>
    <w:rsid w:val="00AC04EC"/>
    <w:rsid w:val="00AC7E98"/>
    <w:rsid w:val="00AD0119"/>
    <w:rsid w:val="00AD680C"/>
    <w:rsid w:val="00AE5905"/>
    <w:rsid w:val="00AE5D81"/>
    <w:rsid w:val="00AE603D"/>
    <w:rsid w:val="00AF0BD8"/>
    <w:rsid w:val="00AF6960"/>
    <w:rsid w:val="00AF6C88"/>
    <w:rsid w:val="00B0319C"/>
    <w:rsid w:val="00B035CA"/>
    <w:rsid w:val="00B04DDC"/>
    <w:rsid w:val="00B11F46"/>
    <w:rsid w:val="00B16147"/>
    <w:rsid w:val="00B245E7"/>
    <w:rsid w:val="00B25779"/>
    <w:rsid w:val="00B27501"/>
    <w:rsid w:val="00B30338"/>
    <w:rsid w:val="00B30A2A"/>
    <w:rsid w:val="00B31A24"/>
    <w:rsid w:val="00B3731A"/>
    <w:rsid w:val="00B44139"/>
    <w:rsid w:val="00B46FFE"/>
    <w:rsid w:val="00B555E8"/>
    <w:rsid w:val="00B608CD"/>
    <w:rsid w:val="00B62CA2"/>
    <w:rsid w:val="00B749DE"/>
    <w:rsid w:val="00B74CE9"/>
    <w:rsid w:val="00B7658E"/>
    <w:rsid w:val="00B81059"/>
    <w:rsid w:val="00B81F74"/>
    <w:rsid w:val="00B83245"/>
    <w:rsid w:val="00B92238"/>
    <w:rsid w:val="00BA2933"/>
    <w:rsid w:val="00BB5A8C"/>
    <w:rsid w:val="00BC1652"/>
    <w:rsid w:val="00BC3323"/>
    <w:rsid w:val="00BC5AEC"/>
    <w:rsid w:val="00BD3357"/>
    <w:rsid w:val="00BE3095"/>
    <w:rsid w:val="00BE4B2B"/>
    <w:rsid w:val="00BE4F8C"/>
    <w:rsid w:val="00BF11C7"/>
    <w:rsid w:val="00BF51CC"/>
    <w:rsid w:val="00C00097"/>
    <w:rsid w:val="00C0140B"/>
    <w:rsid w:val="00C02042"/>
    <w:rsid w:val="00C026AE"/>
    <w:rsid w:val="00C0446A"/>
    <w:rsid w:val="00C06DC2"/>
    <w:rsid w:val="00C070BF"/>
    <w:rsid w:val="00C11B8C"/>
    <w:rsid w:val="00C163E6"/>
    <w:rsid w:val="00C170A2"/>
    <w:rsid w:val="00C3052D"/>
    <w:rsid w:val="00C31ACA"/>
    <w:rsid w:val="00C33C42"/>
    <w:rsid w:val="00C33FD6"/>
    <w:rsid w:val="00C341DC"/>
    <w:rsid w:val="00C35D95"/>
    <w:rsid w:val="00C37229"/>
    <w:rsid w:val="00C40EEB"/>
    <w:rsid w:val="00C441EF"/>
    <w:rsid w:val="00C56690"/>
    <w:rsid w:val="00C61C61"/>
    <w:rsid w:val="00C62966"/>
    <w:rsid w:val="00C6332C"/>
    <w:rsid w:val="00C63E2D"/>
    <w:rsid w:val="00C737CB"/>
    <w:rsid w:val="00C777F7"/>
    <w:rsid w:val="00C9095A"/>
    <w:rsid w:val="00CA0306"/>
    <w:rsid w:val="00CA3105"/>
    <w:rsid w:val="00CB49A3"/>
    <w:rsid w:val="00CB6325"/>
    <w:rsid w:val="00CB7205"/>
    <w:rsid w:val="00CB7359"/>
    <w:rsid w:val="00CC27BB"/>
    <w:rsid w:val="00CC3AFB"/>
    <w:rsid w:val="00CC3B38"/>
    <w:rsid w:val="00CC3CCA"/>
    <w:rsid w:val="00CC7105"/>
    <w:rsid w:val="00CD6265"/>
    <w:rsid w:val="00CE161D"/>
    <w:rsid w:val="00CE5B55"/>
    <w:rsid w:val="00CE61F8"/>
    <w:rsid w:val="00CF261A"/>
    <w:rsid w:val="00CF42D4"/>
    <w:rsid w:val="00CF625E"/>
    <w:rsid w:val="00CF795D"/>
    <w:rsid w:val="00D108AF"/>
    <w:rsid w:val="00D12F54"/>
    <w:rsid w:val="00D21A06"/>
    <w:rsid w:val="00D2209A"/>
    <w:rsid w:val="00D26196"/>
    <w:rsid w:val="00D26B31"/>
    <w:rsid w:val="00D333F4"/>
    <w:rsid w:val="00D3345C"/>
    <w:rsid w:val="00D36B3D"/>
    <w:rsid w:val="00D375F3"/>
    <w:rsid w:val="00D45A0F"/>
    <w:rsid w:val="00D50A36"/>
    <w:rsid w:val="00D51837"/>
    <w:rsid w:val="00D55291"/>
    <w:rsid w:val="00D57775"/>
    <w:rsid w:val="00D60211"/>
    <w:rsid w:val="00D84490"/>
    <w:rsid w:val="00D84A00"/>
    <w:rsid w:val="00D85D73"/>
    <w:rsid w:val="00D91577"/>
    <w:rsid w:val="00D932D7"/>
    <w:rsid w:val="00D93C0A"/>
    <w:rsid w:val="00D93CA3"/>
    <w:rsid w:val="00D976FE"/>
    <w:rsid w:val="00DA2052"/>
    <w:rsid w:val="00DA4015"/>
    <w:rsid w:val="00DA726F"/>
    <w:rsid w:val="00DB1961"/>
    <w:rsid w:val="00DB6459"/>
    <w:rsid w:val="00DB7B20"/>
    <w:rsid w:val="00DC15AA"/>
    <w:rsid w:val="00DC16CB"/>
    <w:rsid w:val="00DC2587"/>
    <w:rsid w:val="00DC4DF5"/>
    <w:rsid w:val="00DD7590"/>
    <w:rsid w:val="00DE7673"/>
    <w:rsid w:val="00DF0F92"/>
    <w:rsid w:val="00DF220E"/>
    <w:rsid w:val="00DF704B"/>
    <w:rsid w:val="00DF76CE"/>
    <w:rsid w:val="00E02D56"/>
    <w:rsid w:val="00E03167"/>
    <w:rsid w:val="00E05952"/>
    <w:rsid w:val="00E10190"/>
    <w:rsid w:val="00E13E2E"/>
    <w:rsid w:val="00E20FF0"/>
    <w:rsid w:val="00E22B83"/>
    <w:rsid w:val="00E256D2"/>
    <w:rsid w:val="00E30FF7"/>
    <w:rsid w:val="00E44AB5"/>
    <w:rsid w:val="00E47002"/>
    <w:rsid w:val="00E54119"/>
    <w:rsid w:val="00E552D6"/>
    <w:rsid w:val="00E6182F"/>
    <w:rsid w:val="00E63BAC"/>
    <w:rsid w:val="00E72B83"/>
    <w:rsid w:val="00E75049"/>
    <w:rsid w:val="00E85B87"/>
    <w:rsid w:val="00E87B42"/>
    <w:rsid w:val="00E93B35"/>
    <w:rsid w:val="00EA19FE"/>
    <w:rsid w:val="00EA4362"/>
    <w:rsid w:val="00EA634E"/>
    <w:rsid w:val="00EA7525"/>
    <w:rsid w:val="00EB000A"/>
    <w:rsid w:val="00EB4D7D"/>
    <w:rsid w:val="00EB5F0F"/>
    <w:rsid w:val="00EB6FD0"/>
    <w:rsid w:val="00EC195B"/>
    <w:rsid w:val="00EC303D"/>
    <w:rsid w:val="00EC7FDA"/>
    <w:rsid w:val="00ED1B47"/>
    <w:rsid w:val="00ED5B62"/>
    <w:rsid w:val="00EE0EF1"/>
    <w:rsid w:val="00EE1701"/>
    <w:rsid w:val="00EF04A8"/>
    <w:rsid w:val="00EF2BDC"/>
    <w:rsid w:val="00EF4225"/>
    <w:rsid w:val="00EF6E3D"/>
    <w:rsid w:val="00F01E26"/>
    <w:rsid w:val="00F06143"/>
    <w:rsid w:val="00F121F4"/>
    <w:rsid w:val="00F12849"/>
    <w:rsid w:val="00F12C8B"/>
    <w:rsid w:val="00F16F0B"/>
    <w:rsid w:val="00F201C2"/>
    <w:rsid w:val="00F3203A"/>
    <w:rsid w:val="00F347D7"/>
    <w:rsid w:val="00F3557A"/>
    <w:rsid w:val="00F36C83"/>
    <w:rsid w:val="00F40DFA"/>
    <w:rsid w:val="00F41008"/>
    <w:rsid w:val="00F618BD"/>
    <w:rsid w:val="00F6339E"/>
    <w:rsid w:val="00F710CD"/>
    <w:rsid w:val="00F7351B"/>
    <w:rsid w:val="00F802A2"/>
    <w:rsid w:val="00F80FEC"/>
    <w:rsid w:val="00F8258E"/>
    <w:rsid w:val="00F8309E"/>
    <w:rsid w:val="00F83D0E"/>
    <w:rsid w:val="00F8431D"/>
    <w:rsid w:val="00F855FD"/>
    <w:rsid w:val="00F902D4"/>
    <w:rsid w:val="00F954A1"/>
    <w:rsid w:val="00FA0EC1"/>
    <w:rsid w:val="00FA1D0F"/>
    <w:rsid w:val="00FA1F19"/>
    <w:rsid w:val="00FA22B0"/>
    <w:rsid w:val="00FA2A2F"/>
    <w:rsid w:val="00FA5225"/>
    <w:rsid w:val="00FA52F4"/>
    <w:rsid w:val="00FB2EAD"/>
    <w:rsid w:val="00FB4D97"/>
    <w:rsid w:val="00FB5268"/>
    <w:rsid w:val="00FC2C7D"/>
    <w:rsid w:val="00FC6AB6"/>
    <w:rsid w:val="00FC7A4D"/>
    <w:rsid w:val="00FD135E"/>
    <w:rsid w:val="00FD5416"/>
    <w:rsid w:val="00FD62F4"/>
    <w:rsid w:val="00FE1FD3"/>
    <w:rsid w:val="00FE27DA"/>
    <w:rsid w:val="00FE34FA"/>
    <w:rsid w:val="00FE4B56"/>
    <w:rsid w:val="00FE540D"/>
    <w:rsid w:val="00FE78AA"/>
    <w:rsid w:val="00FF2D2E"/>
    <w:rsid w:val="0DC98923"/>
    <w:rsid w:val="0F79C3AB"/>
    <w:rsid w:val="72E1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7F3EE0"/>
  <w15:docId w15:val="{18B0AA5D-5545-4303-ACB2-67E0E62C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101C9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2">
    <w:name w:val="heading 1"/>
    <w:next w:val="a5"/>
    <w:link w:val="13"/>
    <w:qFormat/>
    <w:rsid w:val="00101C99"/>
    <w:pPr>
      <w:keepNext/>
      <w:numPr>
        <w:numId w:val="7"/>
      </w:numPr>
      <w:spacing w:before="240" w:after="120"/>
      <w:outlineLvl w:val="0"/>
    </w:pPr>
    <w:rPr>
      <w:rFonts w:ascii="Times New Roman" w:hAnsi="Times New Roman"/>
      <w:b/>
      <w:kern w:val="2"/>
      <w:sz w:val="21"/>
      <w:szCs w:val="24"/>
    </w:rPr>
  </w:style>
  <w:style w:type="paragraph" w:styleId="23">
    <w:name w:val="heading 2"/>
    <w:next w:val="a5"/>
    <w:link w:val="25"/>
    <w:qFormat/>
    <w:rsid w:val="00101C99"/>
    <w:pPr>
      <w:keepNext/>
      <w:numPr>
        <w:ilvl w:val="1"/>
        <w:numId w:val="7"/>
      </w:numPr>
      <w:spacing w:before="240" w:after="120"/>
      <w:outlineLvl w:val="1"/>
    </w:pPr>
    <w:rPr>
      <w:rFonts w:ascii="Times New Roman" w:hAnsi="Times New Roman"/>
      <w:b/>
      <w:kern w:val="2"/>
      <w:sz w:val="21"/>
      <w:szCs w:val="24"/>
    </w:rPr>
  </w:style>
  <w:style w:type="paragraph" w:styleId="3">
    <w:name w:val="heading 3"/>
    <w:next w:val="a5"/>
    <w:qFormat/>
    <w:rsid w:val="00101C99"/>
    <w:pPr>
      <w:keepNext/>
      <w:numPr>
        <w:ilvl w:val="2"/>
        <w:numId w:val="7"/>
      </w:numPr>
      <w:spacing w:before="240" w:after="120"/>
      <w:outlineLvl w:val="2"/>
    </w:pPr>
    <w:rPr>
      <w:rFonts w:ascii="Times New Roman" w:hAnsi="Times New Roman"/>
      <w:b/>
      <w:kern w:val="2"/>
      <w:sz w:val="21"/>
      <w:szCs w:val="21"/>
    </w:rPr>
  </w:style>
  <w:style w:type="paragraph" w:styleId="4">
    <w:name w:val="heading 4"/>
    <w:next w:val="a5"/>
    <w:qFormat/>
    <w:rsid w:val="00101C99"/>
    <w:pPr>
      <w:keepNext/>
      <w:numPr>
        <w:ilvl w:val="3"/>
        <w:numId w:val="7"/>
      </w:numPr>
      <w:spacing w:before="240" w:after="120"/>
      <w:outlineLvl w:val="3"/>
    </w:pPr>
    <w:rPr>
      <w:rFonts w:ascii="Times New Roman" w:hAnsi="Times New Roman"/>
      <w:b/>
      <w:bCs/>
      <w:kern w:val="2"/>
      <w:sz w:val="21"/>
      <w:szCs w:val="21"/>
    </w:rPr>
  </w:style>
  <w:style w:type="paragraph" w:styleId="5">
    <w:name w:val="heading 5"/>
    <w:next w:val="a5"/>
    <w:qFormat/>
    <w:rsid w:val="00101C99"/>
    <w:pPr>
      <w:keepNext/>
      <w:numPr>
        <w:ilvl w:val="4"/>
        <w:numId w:val="7"/>
      </w:numPr>
      <w:spacing w:before="240" w:after="120"/>
      <w:outlineLvl w:val="4"/>
    </w:pPr>
    <w:rPr>
      <w:rFonts w:ascii="Times New Roman" w:hAnsi="Times New Roman"/>
      <w:b/>
      <w:kern w:val="2"/>
      <w:sz w:val="21"/>
      <w:szCs w:val="21"/>
    </w:rPr>
  </w:style>
  <w:style w:type="paragraph" w:styleId="6">
    <w:name w:val="heading 6"/>
    <w:next w:val="a5"/>
    <w:link w:val="60"/>
    <w:qFormat/>
    <w:rsid w:val="00101C99"/>
    <w:pPr>
      <w:keepNext/>
      <w:numPr>
        <w:ilvl w:val="5"/>
        <w:numId w:val="7"/>
      </w:numPr>
      <w:spacing w:before="240" w:after="120" w:line="240" w:lineRule="atLeast"/>
      <w:outlineLvl w:val="5"/>
    </w:pPr>
    <w:rPr>
      <w:rFonts w:ascii="Times New Roman" w:hAnsi="Times New Roman"/>
      <w:b/>
      <w:bCs/>
      <w:kern w:val="2"/>
      <w:sz w:val="21"/>
      <w:szCs w:val="21"/>
    </w:rPr>
  </w:style>
  <w:style w:type="paragraph" w:styleId="7">
    <w:name w:val="heading 7"/>
    <w:next w:val="a5"/>
    <w:qFormat/>
    <w:rsid w:val="00101C99"/>
    <w:pPr>
      <w:keepNext/>
      <w:numPr>
        <w:ilvl w:val="6"/>
        <w:numId w:val="7"/>
      </w:numPr>
      <w:spacing w:before="240" w:after="120"/>
      <w:outlineLvl w:val="6"/>
    </w:pPr>
    <w:rPr>
      <w:rFonts w:ascii="Times New Roman" w:hAnsi="Times New Roman"/>
      <w:b/>
      <w:kern w:val="2"/>
      <w:sz w:val="21"/>
      <w:szCs w:val="21"/>
    </w:rPr>
  </w:style>
  <w:style w:type="paragraph" w:styleId="8">
    <w:name w:val="heading 8"/>
    <w:basedOn w:val="a4"/>
    <w:next w:val="a4"/>
    <w:qFormat/>
    <w:rsid w:val="00101C99"/>
    <w:pPr>
      <w:keepNext/>
      <w:adjustRightInd w:val="0"/>
      <w:spacing w:line="360" w:lineRule="auto"/>
      <w:textAlignment w:val="baseline"/>
      <w:outlineLvl w:val="7"/>
    </w:pPr>
    <w:rPr>
      <w:rFonts w:hAnsi="Symbol"/>
      <w:kern w:val="0"/>
    </w:rPr>
  </w:style>
  <w:style w:type="paragraph" w:styleId="9">
    <w:name w:val="heading 9"/>
    <w:basedOn w:val="a4"/>
    <w:next w:val="a4"/>
    <w:qFormat/>
    <w:rsid w:val="00101C99"/>
    <w:pPr>
      <w:keepNext/>
      <w:adjustRightInd w:val="0"/>
      <w:spacing w:line="360" w:lineRule="auto"/>
      <w:textAlignment w:val="baseline"/>
      <w:outlineLvl w:val="8"/>
    </w:pPr>
    <w:rPr>
      <w:rFonts w:hAnsi="Symbol"/>
      <w:kern w:val="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14">
    <w:name w:val="toc 1"/>
    <w:next w:val="a5"/>
    <w:uiPriority w:val="39"/>
    <w:rsid w:val="00101C99"/>
    <w:pPr>
      <w:tabs>
        <w:tab w:val="left" w:pos="418"/>
        <w:tab w:val="right" w:leader="dot" w:pos="8778"/>
      </w:tabs>
      <w:spacing w:line="240" w:lineRule="atLeast"/>
      <w:ind w:left="199" w:rightChars="300" w:right="300" w:hangingChars="199" w:hanging="199"/>
      <w:outlineLvl w:val="0"/>
    </w:pPr>
    <w:rPr>
      <w:rFonts w:ascii="Times New Roman" w:hAnsi="Times New Roman"/>
      <w:b/>
      <w:bCs/>
      <w:noProof/>
      <w:kern w:val="2"/>
      <w:sz w:val="21"/>
      <w:szCs w:val="24"/>
    </w:rPr>
  </w:style>
  <w:style w:type="paragraph" w:styleId="26">
    <w:name w:val="toc 2"/>
    <w:next w:val="a5"/>
    <w:uiPriority w:val="39"/>
    <w:rsid w:val="00101C99"/>
    <w:pPr>
      <w:tabs>
        <w:tab w:val="left" w:pos="1046"/>
        <w:tab w:val="right" w:leader="dot" w:pos="8778"/>
      </w:tabs>
      <w:ind w:leftChars="151" w:left="500" w:rightChars="300" w:right="300" w:hangingChars="349" w:hanging="349"/>
      <w:outlineLvl w:val="1"/>
    </w:pPr>
    <w:rPr>
      <w:rFonts w:ascii="Times New Roman" w:hAnsi="Times New Roman"/>
      <w:noProof/>
      <w:kern w:val="2"/>
      <w:sz w:val="21"/>
      <w:szCs w:val="24"/>
    </w:rPr>
  </w:style>
  <w:style w:type="paragraph" w:styleId="30">
    <w:name w:val="toc 3"/>
    <w:next w:val="a5"/>
    <w:uiPriority w:val="39"/>
    <w:rsid w:val="00101C99"/>
    <w:pPr>
      <w:tabs>
        <w:tab w:val="left" w:pos="1465"/>
        <w:tab w:val="right" w:leader="dot" w:pos="8778"/>
      </w:tabs>
      <w:ind w:leftChars="301" w:left="700" w:rightChars="300" w:right="300" w:hangingChars="399" w:hanging="399"/>
      <w:outlineLvl w:val="2"/>
    </w:pPr>
    <w:rPr>
      <w:rFonts w:ascii="Times New Roman" w:hAnsi="Times New Roman"/>
      <w:noProof/>
      <w:kern w:val="2"/>
      <w:sz w:val="21"/>
      <w:szCs w:val="24"/>
    </w:rPr>
  </w:style>
  <w:style w:type="paragraph" w:styleId="a5">
    <w:name w:val="Body Text"/>
    <w:basedOn w:val="a4"/>
    <w:link w:val="a9"/>
    <w:qFormat/>
    <w:rsid w:val="00101C99"/>
    <w:pPr>
      <w:ind w:firstLineChars="100" w:firstLine="217"/>
      <w:jc w:val="left"/>
    </w:pPr>
    <w:rPr>
      <w:sz w:val="20"/>
      <w:szCs w:val="21"/>
    </w:rPr>
  </w:style>
  <w:style w:type="paragraph" w:customStyle="1" w:styleId="15">
    <w:name w:val="インデント1"/>
    <w:basedOn w:val="a4"/>
    <w:rsid w:val="00101C99"/>
    <w:pPr>
      <w:ind w:left="947" w:firstLineChars="100" w:firstLine="100"/>
      <w:jc w:val="left"/>
    </w:pPr>
    <w:rPr>
      <w:szCs w:val="21"/>
    </w:rPr>
  </w:style>
  <w:style w:type="paragraph" w:customStyle="1" w:styleId="11">
    <w:name w:val="数字リスト1"/>
    <w:link w:val="16"/>
    <w:rsid w:val="00101C99"/>
    <w:pPr>
      <w:numPr>
        <w:numId w:val="15"/>
      </w:numPr>
    </w:pPr>
    <w:rPr>
      <w:rFonts w:ascii="Times New Roman" w:hAnsi="Times New Roman"/>
      <w:kern w:val="2"/>
      <w:sz w:val="21"/>
      <w:szCs w:val="21"/>
    </w:rPr>
  </w:style>
  <w:style w:type="paragraph" w:customStyle="1" w:styleId="17">
    <w:name w:val="数字リスト1本文レベル"/>
    <w:rsid w:val="00101C99"/>
    <w:pPr>
      <w:ind w:left="737"/>
    </w:pPr>
    <w:rPr>
      <w:rFonts w:ascii="Times New Roman" w:hAnsi="Times New Roman"/>
      <w:kern w:val="2"/>
      <w:sz w:val="21"/>
      <w:szCs w:val="21"/>
    </w:rPr>
  </w:style>
  <w:style w:type="paragraph" w:customStyle="1" w:styleId="20">
    <w:name w:val="数字リスト2"/>
    <w:rsid w:val="00101C99"/>
    <w:pPr>
      <w:numPr>
        <w:numId w:val="3"/>
      </w:numPr>
    </w:pPr>
    <w:rPr>
      <w:rFonts w:ascii="Times New Roman" w:hAnsi="Times New Roman"/>
      <w:kern w:val="2"/>
      <w:sz w:val="21"/>
      <w:szCs w:val="21"/>
    </w:rPr>
  </w:style>
  <w:style w:type="paragraph" w:customStyle="1" w:styleId="27">
    <w:name w:val="数字リスト2本文レベル"/>
    <w:rsid w:val="00101C99"/>
    <w:pPr>
      <w:ind w:left="1304"/>
    </w:pPr>
    <w:rPr>
      <w:rFonts w:ascii="Times New Roman" w:hAnsi="Times New Roman"/>
      <w:kern w:val="2"/>
      <w:sz w:val="21"/>
      <w:szCs w:val="21"/>
    </w:rPr>
  </w:style>
  <w:style w:type="paragraph" w:customStyle="1" w:styleId="28">
    <w:name w:val="インデント2"/>
    <w:basedOn w:val="a4"/>
    <w:rsid w:val="00101C99"/>
    <w:pPr>
      <w:ind w:left="1367" w:firstLineChars="100" w:firstLine="100"/>
    </w:pPr>
    <w:rPr>
      <w:szCs w:val="21"/>
    </w:rPr>
  </w:style>
  <w:style w:type="paragraph" w:customStyle="1" w:styleId="18">
    <w:name w:val="英字リスト1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19">
    <w:name w:val="英字リスト1本文レベル"/>
    <w:rsid w:val="00101C99"/>
    <w:pPr>
      <w:ind w:left="1871"/>
    </w:pPr>
    <w:rPr>
      <w:rFonts w:ascii="Times New Roman" w:hAnsi="Times New Roman"/>
      <w:kern w:val="2"/>
      <w:sz w:val="21"/>
      <w:szCs w:val="21"/>
    </w:rPr>
  </w:style>
  <w:style w:type="paragraph" w:customStyle="1" w:styleId="29">
    <w:name w:val="英字リスト2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2a">
    <w:name w:val="英字リスト2本文レベル"/>
    <w:rsid w:val="00101C99"/>
    <w:pPr>
      <w:ind w:left="2438"/>
    </w:pPr>
    <w:rPr>
      <w:rFonts w:ascii="Times New Roman" w:hAnsi="Times New Roman"/>
      <w:kern w:val="2"/>
      <w:sz w:val="21"/>
      <w:szCs w:val="21"/>
    </w:rPr>
  </w:style>
  <w:style w:type="paragraph" w:customStyle="1" w:styleId="1a">
    <w:name w:val="ローマ数字リスト1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1b">
    <w:name w:val="ローマ数字リスト1本文レベル"/>
    <w:rsid w:val="00101C99"/>
    <w:pPr>
      <w:ind w:left="3005"/>
    </w:pPr>
    <w:rPr>
      <w:rFonts w:ascii="Times New Roman" w:hAnsi="Times New Roman"/>
      <w:kern w:val="2"/>
      <w:sz w:val="21"/>
      <w:szCs w:val="21"/>
    </w:rPr>
  </w:style>
  <w:style w:type="paragraph" w:customStyle="1" w:styleId="2b">
    <w:name w:val="ローマ数字リスト2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2c">
    <w:name w:val="ローマ数字リスト2本文レベル"/>
    <w:rsid w:val="00101C99"/>
    <w:pPr>
      <w:ind w:left="3572"/>
    </w:pPr>
    <w:rPr>
      <w:rFonts w:ascii="Times New Roman" w:hAnsi="Times New Roman"/>
      <w:kern w:val="2"/>
      <w:sz w:val="21"/>
      <w:szCs w:val="21"/>
    </w:rPr>
  </w:style>
  <w:style w:type="paragraph" w:styleId="aa">
    <w:name w:val="Title"/>
    <w:basedOn w:val="a4"/>
    <w:qFormat/>
    <w:rsid w:val="00101C99"/>
    <w:pPr>
      <w:spacing w:before="120" w:after="120"/>
      <w:jc w:val="center"/>
    </w:pPr>
    <w:rPr>
      <w:rFonts w:cs="Arial"/>
      <w:b/>
      <w:sz w:val="24"/>
      <w:szCs w:val="32"/>
    </w:rPr>
  </w:style>
  <w:style w:type="paragraph" w:customStyle="1" w:styleId="ab">
    <w:name w:val="図表領域"/>
    <w:rsid w:val="00101C99"/>
    <w:rPr>
      <w:rFonts w:ascii="Times New Roman" w:hAnsi="Times New Roman"/>
      <w:kern w:val="2"/>
      <w:sz w:val="21"/>
      <w:szCs w:val="21"/>
    </w:rPr>
  </w:style>
  <w:style w:type="paragraph" w:styleId="40">
    <w:name w:val="toc 4"/>
    <w:next w:val="a5"/>
    <w:autoRedefine/>
    <w:uiPriority w:val="39"/>
    <w:rsid w:val="00101C99"/>
    <w:pPr>
      <w:tabs>
        <w:tab w:val="right" w:leader="dot" w:pos="9061"/>
      </w:tabs>
      <w:ind w:left="420"/>
      <w:outlineLvl w:val="3"/>
    </w:pPr>
    <w:rPr>
      <w:rFonts w:ascii="Times New Roman" w:hAnsi="Times New Roman"/>
      <w:kern w:val="2"/>
      <w:sz w:val="21"/>
      <w:szCs w:val="21"/>
    </w:rPr>
  </w:style>
  <w:style w:type="paragraph" w:styleId="50">
    <w:name w:val="toc 5"/>
    <w:next w:val="a5"/>
    <w:autoRedefine/>
    <w:uiPriority w:val="39"/>
    <w:rsid w:val="00101C99"/>
    <w:pPr>
      <w:ind w:left="629"/>
      <w:outlineLvl w:val="4"/>
    </w:pPr>
    <w:rPr>
      <w:rFonts w:ascii="Times New Roman" w:hAnsi="Times New Roman"/>
      <w:kern w:val="2"/>
      <w:sz w:val="21"/>
      <w:szCs w:val="21"/>
    </w:rPr>
  </w:style>
  <w:style w:type="paragraph" w:styleId="61">
    <w:name w:val="toc 6"/>
    <w:next w:val="a5"/>
    <w:autoRedefine/>
    <w:uiPriority w:val="39"/>
    <w:rsid w:val="00101C99"/>
    <w:pPr>
      <w:ind w:left="839"/>
      <w:outlineLvl w:val="5"/>
    </w:pPr>
    <w:rPr>
      <w:rFonts w:ascii="Times New Roman" w:hAnsi="Times New Roman"/>
      <w:kern w:val="2"/>
      <w:sz w:val="21"/>
      <w:szCs w:val="21"/>
    </w:rPr>
  </w:style>
  <w:style w:type="paragraph" w:styleId="70">
    <w:name w:val="toc 7"/>
    <w:next w:val="a5"/>
    <w:autoRedefine/>
    <w:uiPriority w:val="39"/>
    <w:rsid w:val="00101C99"/>
    <w:pPr>
      <w:ind w:left="1049"/>
      <w:outlineLvl w:val="6"/>
    </w:pPr>
    <w:rPr>
      <w:rFonts w:ascii="Times New Roman" w:hAnsi="Times New Roman"/>
      <w:kern w:val="2"/>
      <w:sz w:val="21"/>
      <w:szCs w:val="21"/>
    </w:rPr>
  </w:style>
  <w:style w:type="paragraph" w:styleId="a">
    <w:name w:val="List Bullet"/>
    <w:autoRedefine/>
    <w:rsid w:val="00101C99"/>
    <w:pPr>
      <w:numPr>
        <w:numId w:val="1"/>
      </w:numPr>
      <w:ind w:left="175" w:hanging="175"/>
    </w:pPr>
    <w:rPr>
      <w:rFonts w:ascii="Times New Roman" w:hAnsi="Times New Roman"/>
      <w:kern w:val="2"/>
      <w:sz w:val="21"/>
      <w:szCs w:val="24"/>
    </w:rPr>
  </w:style>
  <w:style w:type="paragraph" w:styleId="2">
    <w:name w:val="List Bullet 2"/>
    <w:rsid w:val="00101C99"/>
    <w:pPr>
      <w:numPr>
        <w:numId w:val="2"/>
      </w:numPr>
    </w:pPr>
    <w:rPr>
      <w:rFonts w:ascii="Times New Roman" w:hAnsi="Times New Roman"/>
      <w:kern w:val="2"/>
      <w:sz w:val="21"/>
      <w:szCs w:val="24"/>
    </w:rPr>
  </w:style>
  <w:style w:type="paragraph" w:styleId="ac">
    <w:name w:val="header"/>
    <w:basedOn w:val="a4"/>
    <w:link w:val="ad"/>
    <w:rsid w:val="00101C99"/>
    <w:pPr>
      <w:adjustRightInd w:val="0"/>
      <w:jc w:val="center"/>
      <w:textAlignment w:val="baseline"/>
    </w:pPr>
    <w:rPr>
      <w:sz w:val="18"/>
    </w:rPr>
  </w:style>
  <w:style w:type="paragraph" w:styleId="ae">
    <w:name w:val="footer"/>
    <w:link w:val="af"/>
    <w:rsid w:val="00101C99"/>
    <w:pPr>
      <w:tabs>
        <w:tab w:val="center" w:pos="4252"/>
        <w:tab w:val="right" w:pos="8504"/>
      </w:tabs>
      <w:adjustRightInd w:val="0"/>
      <w:jc w:val="center"/>
      <w:textAlignment w:val="baseline"/>
    </w:pPr>
    <w:rPr>
      <w:rFonts w:ascii="Times New Roman" w:hAnsi="Times New Roman"/>
      <w:sz w:val="18"/>
    </w:rPr>
  </w:style>
  <w:style w:type="character" w:styleId="af0">
    <w:name w:val="page number"/>
    <w:rsid w:val="00101C99"/>
    <w:rPr>
      <w:rFonts w:ascii="Times New Roman" w:eastAsia="ＭＳ 明朝" w:hAnsi="Times New Roman"/>
      <w:sz w:val="21"/>
    </w:rPr>
  </w:style>
  <w:style w:type="character" w:styleId="af1">
    <w:name w:val="annotation reference"/>
    <w:semiHidden/>
    <w:rsid w:val="00101C99"/>
    <w:rPr>
      <w:sz w:val="18"/>
      <w:szCs w:val="18"/>
    </w:rPr>
  </w:style>
  <w:style w:type="paragraph" w:styleId="af2">
    <w:name w:val="annotation text"/>
    <w:basedOn w:val="a4"/>
    <w:semiHidden/>
    <w:rsid w:val="00101C99"/>
    <w:pPr>
      <w:jc w:val="left"/>
    </w:pPr>
  </w:style>
  <w:style w:type="paragraph" w:styleId="af3">
    <w:name w:val="annotation subject"/>
    <w:basedOn w:val="af2"/>
    <w:next w:val="af2"/>
    <w:semiHidden/>
    <w:rsid w:val="00101C99"/>
    <w:rPr>
      <w:b/>
      <w:bCs/>
    </w:rPr>
  </w:style>
  <w:style w:type="paragraph" w:styleId="af4">
    <w:name w:val="Balloon Text"/>
    <w:basedOn w:val="a4"/>
    <w:link w:val="af5"/>
    <w:uiPriority w:val="99"/>
    <w:semiHidden/>
    <w:rsid w:val="00101C99"/>
    <w:rPr>
      <w:rFonts w:ascii="Arial" w:eastAsia="ＭＳ ゴシック" w:hAnsi="Arial"/>
      <w:sz w:val="18"/>
      <w:szCs w:val="18"/>
    </w:rPr>
  </w:style>
  <w:style w:type="character" w:customStyle="1" w:styleId="a9">
    <w:name w:val="本文 (文字)"/>
    <w:link w:val="a5"/>
    <w:locked/>
    <w:rsid w:val="00101C99"/>
    <w:rPr>
      <w:rFonts w:ascii="Times New Roman" w:hAnsi="Times New Roman"/>
      <w:kern w:val="2"/>
      <w:szCs w:val="21"/>
    </w:rPr>
  </w:style>
  <w:style w:type="paragraph" w:styleId="af6">
    <w:name w:val="caption"/>
    <w:basedOn w:val="a4"/>
    <w:next w:val="a4"/>
    <w:qFormat/>
    <w:rsid w:val="00101C99"/>
    <w:pPr>
      <w:tabs>
        <w:tab w:val="left" w:pos="836"/>
      </w:tabs>
      <w:spacing w:before="120" w:after="240"/>
      <w:ind w:left="836" w:hangingChars="418" w:hanging="836"/>
    </w:pPr>
    <w:rPr>
      <w:b/>
      <w:bCs/>
      <w:sz w:val="20"/>
      <w:szCs w:val="20"/>
    </w:rPr>
  </w:style>
  <w:style w:type="paragraph" w:customStyle="1" w:styleId="Appendix">
    <w:name w:val="Appendix"/>
    <w:basedOn w:val="a4"/>
    <w:next w:val="a4"/>
    <w:rsid w:val="00101C99"/>
    <w:pPr>
      <w:tabs>
        <w:tab w:val="num" w:pos="567"/>
        <w:tab w:val="num" w:pos="1440"/>
      </w:tabs>
      <w:ind w:left="1440" w:hanging="1440"/>
    </w:pPr>
  </w:style>
  <w:style w:type="paragraph" w:customStyle="1" w:styleId="Figure">
    <w:name w:val="Figure"/>
    <w:basedOn w:val="a4"/>
    <w:next w:val="a4"/>
    <w:rsid w:val="00101C99"/>
    <w:pPr>
      <w:tabs>
        <w:tab w:val="num" w:pos="1080"/>
        <w:tab w:val="num" w:pos="1304"/>
      </w:tabs>
      <w:ind w:left="1080" w:hanging="1080"/>
    </w:pPr>
  </w:style>
  <w:style w:type="paragraph" w:customStyle="1" w:styleId="Listtitle">
    <w:name w:val="List title"/>
    <w:basedOn w:val="a4"/>
    <w:next w:val="a4"/>
    <w:rsid w:val="00101C99"/>
    <w:rPr>
      <w:b/>
      <w:bCs/>
    </w:rPr>
  </w:style>
  <w:style w:type="paragraph" w:customStyle="1" w:styleId="Table">
    <w:name w:val="Table"/>
    <w:basedOn w:val="a4"/>
    <w:next w:val="a4"/>
    <w:rsid w:val="00101C99"/>
    <w:pPr>
      <w:tabs>
        <w:tab w:val="num" w:pos="1080"/>
        <w:tab w:val="num" w:pos="1304"/>
      </w:tabs>
      <w:ind w:left="1080" w:hanging="1080"/>
    </w:pPr>
  </w:style>
  <w:style w:type="paragraph" w:customStyle="1" w:styleId="TextTable">
    <w:name w:val="Text Table"/>
    <w:basedOn w:val="a4"/>
    <w:next w:val="a4"/>
    <w:rsid w:val="00101C99"/>
    <w:pPr>
      <w:tabs>
        <w:tab w:val="num" w:pos="737"/>
      </w:tabs>
      <w:ind w:left="1440" w:hanging="1440"/>
    </w:pPr>
  </w:style>
  <w:style w:type="character" w:styleId="af7">
    <w:name w:val="Hyperlink"/>
    <w:uiPriority w:val="99"/>
    <w:rsid w:val="00101C99"/>
    <w:rPr>
      <w:color w:val="0000FF"/>
      <w:u w:val="single"/>
    </w:rPr>
  </w:style>
  <w:style w:type="paragraph" w:styleId="af8">
    <w:name w:val="table of figures"/>
    <w:basedOn w:val="a4"/>
    <w:next w:val="a4"/>
    <w:semiHidden/>
    <w:rsid w:val="00101C99"/>
    <w:pPr>
      <w:tabs>
        <w:tab w:val="left" w:pos="1463"/>
        <w:tab w:val="right" w:leader="dot" w:pos="8778"/>
      </w:tabs>
      <w:ind w:leftChars="200" w:left="700" w:rightChars="300" w:right="300" w:hangingChars="500" w:hanging="500"/>
    </w:pPr>
    <w:rPr>
      <w:noProof/>
    </w:rPr>
  </w:style>
  <w:style w:type="paragraph" w:styleId="a3">
    <w:name w:val="Date"/>
    <w:basedOn w:val="a4"/>
    <w:next w:val="a4"/>
    <w:link w:val="af9"/>
    <w:rsid w:val="00101C99"/>
    <w:pPr>
      <w:numPr>
        <w:numId w:val="4"/>
      </w:numPr>
      <w:tabs>
        <w:tab w:val="clear" w:pos="1485"/>
      </w:tabs>
      <w:ind w:left="0" w:firstLine="0"/>
    </w:pPr>
    <w:rPr>
      <w:rFonts w:hAnsi="Symbol"/>
      <w:bCs/>
      <w:kern w:val="0"/>
    </w:rPr>
  </w:style>
  <w:style w:type="paragraph" w:customStyle="1" w:styleId="24">
    <w:name w:val="標準2"/>
    <w:basedOn w:val="a4"/>
    <w:rsid w:val="00101C99"/>
    <w:pPr>
      <w:numPr>
        <w:numId w:val="5"/>
      </w:numPr>
      <w:tabs>
        <w:tab w:val="clear" w:pos="1485"/>
      </w:tabs>
      <w:ind w:left="947" w:firstLine="210"/>
    </w:pPr>
  </w:style>
  <w:style w:type="paragraph" w:customStyle="1" w:styleId="31">
    <w:name w:val="標準3"/>
    <w:basedOn w:val="a4"/>
    <w:rsid w:val="00101C99"/>
    <w:pPr>
      <w:ind w:left="1367"/>
    </w:pPr>
  </w:style>
  <w:style w:type="character" w:styleId="afa">
    <w:name w:val="FollowedHyperlink"/>
    <w:rsid w:val="00101C99"/>
    <w:rPr>
      <w:color w:val="800080"/>
      <w:u w:val="single"/>
    </w:rPr>
  </w:style>
  <w:style w:type="paragraph" w:styleId="21">
    <w:name w:val="Body Text 2"/>
    <w:basedOn w:val="a4"/>
    <w:rsid w:val="00101C99"/>
    <w:pPr>
      <w:numPr>
        <w:numId w:val="6"/>
      </w:numPr>
      <w:tabs>
        <w:tab w:val="clear" w:pos="1440"/>
      </w:tabs>
      <w:spacing w:line="480" w:lineRule="auto"/>
      <w:ind w:left="0" w:firstLine="0"/>
    </w:pPr>
  </w:style>
  <w:style w:type="paragraph" w:styleId="afb">
    <w:name w:val="macro"/>
    <w:semiHidden/>
    <w:rsid w:val="00101C99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16">
    <w:name w:val="数字リスト1 (文字)"/>
    <w:link w:val="11"/>
    <w:rsid w:val="00101C99"/>
    <w:rPr>
      <w:rFonts w:ascii="Times New Roman" w:hAnsi="Times New Roman"/>
      <w:kern w:val="2"/>
      <w:sz w:val="21"/>
      <w:szCs w:val="21"/>
    </w:rPr>
  </w:style>
  <w:style w:type="character" w:customStyle="1" w:styleId="25">
    <w:name w:val="見出し 2 (文字)"/>
    <w:link w:val="23"/>
    <w:rsid w:val="00101C99"/>
    <w:rPr>
      <w:rFonts w:ascii="Times New Roman" w:hAnsi="Times New Roman"/>
      <w:b/>
      <w:kern w:val="2"/>
      <w:sz w:val="21"/>
      <w:szCs w:val="24"/>
    </w:rPr>
  </w:style>
  <w:style w:type="paragraph" w:customStyle="1" w:styleId="22">
    <w:name w:val="箇条書き2"/>
    <w:basedOn w:val="a4"/>
    <w:rsid w:val="00101C99"/>
    <w:pPr>
      <w:numPr>
        <w:ilvl w:val="2"/>
        <w:numId w:val="8"/>
      </w:numPr>
      <w:spacing w:afterLines="50" w:after="120"/>
    </w:pPr>
    <w:rPr>
      <w:szCs w:val="20"/>
    </w:rPr>
  </w:style>
  <w:style w:type="character" w:customStyle="1" w:styleId="ad">
    <w:name w:val="ヘッダー (文字)"/>
    <w:link w:val="ac"/>
    <w:rsid w:val="00101C99"/>
    <w:rPr>
      <w:rFonts w:ascii="Times New Roman" w:hAnsi="Times New Roman"/>
      <w:kern w:val="2"/>
      <w:sz w:val="18"/>
      <w:szCs w:val="24"/>
    </w:rPr>
  </w:style>
  <w:style w:type="character" w:customStyle="1" w:styleId="af">
    <w:name w:val="フッター (文字)"/>
    <w:link w:val="ae"/>
    <w:rsid w:val="00101C99"/>
    <w:rPr>
      <w:rFonts w:ascii="Times New Roman" w:hAnsi="Times New Roman"/>
      <w:sz w:val="18"/>
    </w:rPr>
  </w:style>
  <w:style w:type="character" w:customStyle="1" w:styleId="af5">
    <w:name w:val="吹き出し (文字)"/>
    <w:link w:val="af4"/>
    <w:uiPriority w:val="99"/>
    <w:semiHidden/>
    <w:rsid w:val="00101C99"/>
    <w:rPr>
      <w:rFonts w:ascii="Arial" w:eastAsia="ＭＳ ゴシック" w:hAnsi="Arial"/>
      <w:kern w:val="2"/>
      <w:sz w:val="18"/>
      <w:szCs w:val="18"/>
    </w:rPr>
  </w:style>
  <w:style w:type="paragraph" w:customStyle="1" w:styleId="1">
    <w:name w:val="数字リスト　(1)"/>
    <w:basedOn w:val="a5"/>
    <w:link w:val="1c"/>
    <w:qFormat/>
    <w:rsid w:val="00101C99"/>
    <w:pPr>
      <w:numPr>
        <w:numId w:val="10"/>
      </w:numPr>
      <w:ind w:firstLineChars="0" w:firstLine="0"/>
    </w:pPr>
    <w:rPr>
      <w:color w:val="000000"/>
      <w:kern w:val="0"/>
      <w:szCs w:val="20"/>
    </w:rPr>
  </w:style>
  <w:style w:type="table" w:styleId="afc">
    <w:name w:val="Table Grid"/>
    <w:basedOn w:val="a7"/>
    <w:rsid w:val="00101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数字リスト　(1) (文字)"/>
    <w:link w:val="1"/>
    <w:rsid w:val="00101C99"/>
    <w:rPr>
      <w:rFonts w:ascii="Times New Roman" w:hAnsi="Times New Roman"/>
      <w:color w:val="000000"/>
    </w:rPr>
  </w:style>
  <w:style w:type="paragraph" w:customStyle="1" w:styleId="1d">
    <w:name w:val="数字リスト(1) レベル"/>
    <w:basedOn w:val="a5"/>
    <w:link w:val="1e"/>
    <w:qFormat/>
    <w:rsid w:val="00101C99"/>
    <w:pPr>
      <w:ind w:leftChars="249" w:left="565" w:firstLineChars="0" w:firstLine="0"/>
    </w:pPr>
  </w:style>
  <w:style w:type="paragraph" w:customStyle="1" w:styleId="a2">
    <w:name w:val="数字リスト①"/>
    <w:basedOn w:val="a4"/>
    <w:link w:val="afd"/>
    <w:qFormat/>
    <w:rsid w:val="00101C99"/>
    <w:pPr>
      <w:numPr>
        <w:numId w:val="12"/>
      </w:numPr>
      <w:autoSpaceDE w:val="0"/>
      <w:autoSpaceDN w:val="0"/>
      <w:adjustRightInd w:val="0"/>
      <w:jc w:val="left"/>
    </w:pPr>
    <w:rPr>
      <w:color w:val="000000"/>
      <w:kern w:val="0"/>
      <w:sz w:val="20"/>
      <w:szCs w:val="20"/>
    </w:rPr>
  </w:style>
  <w:style w:type="character" w:customStyle="1" w:styleId="1e">
    <w:name w:val="数字リスト(1) レベル (文字)"/>
    <w:basedOn w:val="a9"/>
    <w:link w:val="1d"/>
    <w:rsid w:val="00101C99"/>
    <w:rPr>
      <w:rFonts w:ascii="Times New Roman" w:hAnsi="Times New Roman"/>
      <w:kern w:val="2"/>
      <w:szCs w:val="21"/>
    </w:rPr>
  </w:style>
  <w:style w:type="paragraph" w:customStyle="1" w:styleId="10">
    <w:name w:val="数字リスト 1)"/>
    <w:basedOn w:val="a5"/>
    <w:link w:val="1f"/>
    <w:qFormat/>
    <w:rsid w:val="00101C99"/>
    <w:pPr>
      <w:numPr>
        <w:numId w:val="11"/>
      </w:numPr>
      <w:ind w:firstLineChars="0" w:firstLine="0"/>
    </w:pPr>
  </w:style>
  <w:style w:type="character" w:customStyle="1" w:styleId="afd">
    <w:name w:val="数字リスト① (文字)"/>
    <w:link w:val="a2"/>
    <w:rsid w:val="00101C99"/>
    <w:rPr>
      <w:rFonts w:ascii="Times New Roman" w:hAnsi="Times New Roman"/>
      <w:color w:val="000000"/>
    </w:rPr>
  </w:style>
  <w:style w:type="paragraph" w:customStyle="1" w:styleId="1f0">
    <w:name w:val="数字リスト1) レベル"/>
    <w:basedOn w:val="a4"/>
    <w:link w:val="1f1"/>
    <w:autoRedefine/>
    <w:qFormat/>
    <w:rsid w:val="00101C99"/>
    <w:pPr>
      <w:autoSpaceDE w:val="0"/>
      <w:autoSpaceDN w:val="0"/>
      <w:adjustRightInd w:val="0"/>
      <w:ind w:left="567"/>
      <w:jc w:val="left"/>
    </w:pPr>
    <w:rPr>
      <w:color w:val="000000"/>
      <w:kern w:val="0"/>
      <w:sz w:val="20"/>
      <w:szCs w:val="20"/>
    </w:rPr>
  </w:style>
  <w:style w:type="character" w:customStyle="1" w:styleId="1f">
    <w:name w:val="数字リスト 1) (文字)"/>
    <w:basedOn w:val="a9"/>
    <w:link w:val="10"/>
    <w:rsid w:val="00101C99"/>
    <w:rPr>
      <w:rFonts w:ascii="Times New Roman" w:hAnsi="Times New Roman"/>
      <w:kern w:val="2"/>
      <w:szCs w:val="21"/>
    </w:rPr>
  </w:style>
  <w:style w:type="paragraph" w:customStyle="1" w:styleId="a0">
    <w:name w:val="数字リスト(a)"/>
    <w:basedOn w:val="6"/>
    <w:link w:val="afe"/>
    <w:qFormat/>
    <w:rsid w:val="00101C99"/>
    <w:pPr>
      <w:numPr>
        <w:ilvl w:val="0"/>
        <w:numId w:val="13"/>
      </w:numPr>
      <w:spacing w:before="0" w:after="0" w:line="240" w:lineRule="auto"/>
    </w:pPr>
    <w:rPr>
      <w:b w:val="0"/>
      <w:sz w:val="20"/>
      <w:szCs w:val="20"/>
    </w:rPr>
  </w:style>
  <w:style w:type="character" w:customStyle="1" w:styleId="1f1">
    <w:name w:val="数字リスト1) レベル (文字)"/>
    <w:link w:val="1f0"/>
    <w:rsid w:val="00101C99"/>
    <w:rPr>
      <w:rFonts w:ascii="Times New Roman" w:hAnsi="Times New Roman"/>
      <w:color w:val="000000"/>
    </w:rPr>
  </w:style>
  <w:style w:type="paragraph" w:customStyle="1" w:styleId="aff">
    <w:name w:val="数字リスト(a)レベル"/>
    <w:basedOn w:val="a4"/>
    <w:link w:val="aff0"/>
    <w:qFormat/>
    <w:rsid w:val="00101C99"/>
    <w:pPr>
      <w:ind w:leftChars="202" w:left="458"/>
      <w:jc w:val="left"/>
    </w:pPr>
    <w:rPr>
      <w:sz w:val="20"/>
      <w:szCs w:val="20"/>
    </w:rPr>
  </w:style>
  <w:style w:type="character" w:customStyle="1" w:styleId="60">
    <w:name w:val="見出し 6 (文字)"/>
    <w:link w:val="6"/>
    <w:rsid w:val="00101C99"/>
    <w:rPr>
      <w:rFonts w:ascii="Times New Roman" w:hAnsi="Times New Roman"/>
      <w:b/>
      <w:bCs/>
      <w:kern w:val="2"/>
      <w:sz w:val="21"/>
      <w:szCs w:val="21"/>
    </w:rPr>
  </w:style>
  <w:style w:type="character" w:customStyle="1" w:styleId="afe">
    <w:name w:val="数字リスト(a) (文字)"/>
    <w:link w:val="a0"/>
    <w:rsid w:val="00101C99"/>
    <w:rPr>
      <w:rFonts w:ascii="Times New Roman" w:hAnsi="Times New Roman"/>
      <w:bCs/>
      <w:kern w:val="2"/>
    </w:rPr>
  </w:style>
  <w:style w:type="paragraph" w:styleId="aff1">
    <w:name w:val="TOC Heading"/>
    <w:basedOn w:val="12"/>
    <w:next w:val="a4"/>
    <w:uiPriority w:val="39"/>
    <w:semiHidden/>
    <w:unhideWhenUsed/>
    <w:qFormat/>
    <w:rsid w:val="00101C99"/>
    <w:pPr>
      <w:keepLines/>
      <w:numPr>
        <w:numId w:val="0"/>
      </w:numPr>
      <w:spacing w:before="480" w:after="0" w:line="276" w:lineRule="auto"/>
      <w:outlineLvl w:val="9"/>
    </w:pPr>
    <w:rPr>
      <w:rFonts w:ascii="Arial" w:eastAsia="ＭＳ ゴシック" w:hAnsi="Arial"/>
      <w:bCs/>
      <w:color w:val="365F91"/>
      <w:kern w:val="0"/>
      <w:sz w:val="28"/>
      <w:szCs w:val="28"/>
    </w:rPr>
  </w:style>
  <w:style w:type="character" w:customStyle="1" w:styleId="aff0">
    <w:name w:val="数字リスト(a)レベル (文字)"/>
    <w:link w:val="aff"/>
    <w:rsid w:val="00101C99"/>
    <w:rPr>
      <w:rFonts w:ascii="Times New Roman" w:hAnsi="Times New Roman"/>
      <w:kern w:val="2"/>
    </w:rPr>
  </w:style>
  <w:style w:type="paragraph" w:styleId="80">
    <w:name w:val="toc 8"/>
    <w:basedOn w:val="a4"/>
    <w:next w:val="a4"/>
    <w:autoRedefine/>
    <w:uiPriority w:val="39"/>
    <w:unhideWhenUsed/>
    <w:rsid w:val="00101C99"/>
    <w:pPr>
      <w:ind w:leftChars="700" w:left="1470"/>
    </w:pPr>
    <w:rPr>
      <w:rFonts w:ascii="Century" w:hAnsi="Century"/>
      <w:szCs w:val="22"/>
    </w:rPr>
  </w:style>
  <w:style w:type="paragraph" w:styleId="90">
    <w:name w:val="toc 9"/>
    <w:basedOn w:val="a4"/>
    <w:next w:val="a4"/>
    <w:autoRedefine/>
    <w:uiPriority w:val="39"/>
    <w:unhideWhenUsed/>
    <w:rsid w:val="00101C99"/>
    <w:pPr>
      <w:ind w:leftChars="800" w:left="1680"/>
    </w:pPr>
    <w:rPr>
      <w:rFonts w:ascii="Century" w:hAnsi="Century"/>
      <w:szCs w:val="22"/>
    </w:rPr>
  </w:style>
  <w:style w:type="paragraph" w:customStyle="1" w:styleId="1f2">
    <w:name w:val="スタイル1"/>
    <w:basedOn w:val="a4"/>
    <w:autoRedefine/>
    <w:rsid w:val="00101C99"/>
    <w:pPr>
      <w:widowControl/>
      <w:jc w:val="left"/>
    </w:pPr>
    <w:rPr>
      <w:rFonts w:cs="ＭＳ 明朝"/>
      <w:color w:val="000000"/>
      <w:kern w:val="0"/>
      <w:szCs w:val="21"/>
    </w:rPr>
  </w:style>
  <w:style w:type="paragraph" w:customStyle="1" w:styleId="aff2">
    <w:name w:val="表タイトル行"/>
    <w:basedOn w:val="a4"/>
    <w:link w:val="aff3"/>
    <w:autoRedefine/>
    <w:qFormat/>
    <w:rsid w:val="00101C99"/>
    <w:pPr>
      <w:adjustRightInd w:val="0"/>
      <w:snapToGrid w:val="0"/>
      <w:ind w:rightChars="57" w:right="129"/>
      <w:jc w:val="center"/>
      <w:textAlignment w:val="baseline"/>
    </w:pPr>
    <w:rPr>
      <w:rFonts w:ascii="Century" w:hAnsi="Century" w:cs="ＭＳ Ｐゴシック"/>
      <w:b/>
      <w:noProof/>
      <w:kern w:val="0"/>
      <w:szCs w:val="20"/>
    </w:rPr>
  </w:style>
  <w:style w:type="character" w:customStyle="1" w:styleId="aff3">
    <w:name w:val="表タイトル行 (文字)"/>
    <w:link w:val="aff2"/>
    <w:rsid w:val="00101C99"/>
    <w:rPr>
      <w:rFonts w:cs="ＭＳ Ｐゴシック"/>
      <w:b/>
      <w:noProof/>
      <w:sz w:val="21"/>
    </w:rPr>
  </w:style>
  <w:style w:type="paragraph" w:customStyle="1" w:styleId="a1">
    <w:name w:val="箇条書き　・"/>
    <w:basedOn w:val="a4"/>
    <w:link w:val="aff4"/>
    <w:qFormat/>
    <w:rsid w:val="00101C99"/>
    <w:pPr>
      <w:numPr>
        <w:numId w:val="14"/>
      </w:numPr>
      <w:ind w:left="138" w:hanging="138"/>
    </w:pPr>
  </w:style>
  <w:style w:type="character" w:customStyle="1" w:styleId="aff4">
    <w:name w:val="箇条書き　・ (文字)"/>
    <w:link w:val="a1"/>
    <w:rsid w:val="00101C99"/>
    <w:rPr>
      <w:rFonts w:ascii="Times New Roman" w:hAnsi="Times New Roman"/>
      <w:kern w:val="2"/>
      <w:sz w:val="21"/>
      <w:szCs w:val="24"/>
    </w:rPr>
  </w:style>
  <w:style w:type="paragraph" w:customStyle="1" w:styleId="1f3">
    <w:name w:val="日付1"/>
    <w:basedOn w:val="a4"/>
    <w:next w:val="a4"/>
    <w:rsid w:val="00101C99"/>
    <w:pPr>
      <w:adjustRightInd w:val="0"/>
      <w:textAlignment w:val="baseline"/>
    </w:pPr>
    <w:rPr>
      <w:rFonts w:ascii="Century" w:eastAsia="ＭＳ Ｐゴシック" w:hAnsi="Century"/>
      <w:szCs w:val="20"/>
    </w:rPr>
  </w:style>
  <w:style w:type="paragraph" w:styleId="aff5">
    <w:name w:val="Body Text Indent"/>
    <w:basedOn w:val="a4"/>
    <w:link w:val="aff6"/>
    <w:rsid w:val="00101C99"/>
    <w:pPr>
      <w:ind w:leftChars="400" w:left="851"/>
    </w:pPr>
  </w:style>
  <w:style w:type="character" w:customStyle="1" w:styleId="aff6">
    <w:name w:val="本文インデント (文字)"/>
    <w:link w:val="aff5"/>
    <w:rsid w:val="00101C99"/>
    <w:rPr>
      <w:rFonts w:ascii="Times New Roman" w:hAnsi="Times New Roman"/>
      <w:kern w:val="2"/>
      <w:sz w:val="21"/>
      <w:szCs w:val="24"/>
    </w:rPr>
  </w:style>
  <w:style w:type="paragraph" w:styleId="2d">
    <w:name w:val="Body Text Indent 2"/>
    <w:basedOn w:val="a4"/>
    <w:link w:val="2e"/>
    <w:rsid w:val="00101C99"/>
    <w:pPr>
      <w:spacing w:line="480" w:lineRule="auto"/>
      <w:ind w:leftChars="400" w:left="851"/>
    </w:pPr>
  </w:style>
  <w:style w:type="character" w:customStyle="1" w:styleId="2e">
    <w:name w:val="本文インデント 2 (文字)"/>
    <w:link w:val="2d"/>
    <w:rsid w:val="00101C99"/>
    <w:rPr>
      <w:rFonts w:ascii="Times New Roman" w:hAnsi="Times New Roman"/>
      <w:kern w:val="2"/>
      <w:sz w:val="21"/>
      <w:szCs w:val="24"/>
    </w:rPr>
  </w:style>
  <w:style w:type="paragraph" w:styleId="32">
    <w:name w:val="Body Text Indent 3"/>
    <w:basedOn w:val="a4"/>
    <w:link w:val="33"/>
    <w:rsid w:val="00101C99"/>
    <w:pPr>
      <w:ind w:leftChars="400" w:left="851"/>
    </w:pPr>
    <w:rPr>
      <w:sz w:val="16"/>
      <w:szCs w:val="16"/>
    </w:rPr>
  </w:style>
  <w:style w:type="character" w:customStyle="1" w:styleId="33">
    <w:name w:val="本文インデント 3 (文字)"/>
    <w:link w:val="32"/>
    <w:rsid w:val="00101C99"/>
    <w:rPr>
      <w:rFonts w:ascii="Times New Roman" w:hAnsi="Times New Roman"/>
      <w:kern w:val="2"/>
      <w:sz w:val="16"/>
      <w:szCs w:val="16"/>
    </w:rPr>
  </w:style>
  <w:style w:type="paragraph" w:styleId="aff7">
    <w:name w:val="Revision"/>
    <w:hidden/>
    <w:uiPriority w:val="99"/>
    <w:semiHidden/>
    <w:rsid w:val="00101C99"/>
    <w:rPr>
      <w:rFonts w:ascii="Times New Roman" w:hAnsi="Times New Roman"/>
      <w:kern w:val="2"/>
      <w:sz w:val="21"/>
      <w:szCs w:val="24"/>
    </w:rPr>
  </w:style>
  <w:style w:type="character" w:customStyle="1" w:styleId="13">
    <w:name w:val="見出し 1 (文字)"/>
    <w:basedOn w:val="a6"/>
    <w:link w:val="12"/>
    <w:rsid w:val="00101C99"/>
    <w:rPr>
      <w:rFonts w:ascii="Times New Roman" w:hAnsi="Times New Roman"/>
      <w:b/>
      <w:kern w:val="2"/>
      <w:sz w:val="21"/>
      <w:szCs w:val="24"/>
    </w:rPr>
  </w:style>
  <w:style w:type="character" w:customStyle="1" w:styleId="af9">
    <w:name w:val="日付 (文字)"/>
    <w:basedOn w:val="a6"/>
    <w:link w:val="a3"/>
    <w:rsid w:val="00101C99"/>
    <w:rPr>
      <w:rFonts w:ascii="Times New Roman" w:hAnsi="Symbol"/>
      <w:bCs/>
      <w:sz w:val="21"/>
      <w:szCs w:val="24"/>
    </w:rPr>
  </w:style>
  <w:style w:type="paragraph" w:styleId="Web">
    <w:name w:val="Normal (Web)"/>
    <w:basedOn w:val="a4"/>
    <w:uiPriority w:val="99"/>
    <w:rsid w:val="00101C99"/>
    <w:pPr>
      <w:widowControl/>
      <w:spacing w:before="100" w:beforeAutospacing="1" w:after="100" w:afterAutospacing="1"/>
      <w:jc w:val="left"/>
    </w:pPr>
    <w:rPr>
      <w:rFonts w:ascii="ＭＳ 明朝" w:hAnsi="ＭＳ 明朝"/>
      <w:kern w:val="0"/>
      <w:sz w:val="24"/>
    </w:rPr>
  </w:style>
  <w:style w:type="paragraph" w:styleId="aff8">
    <w:name w:val="Plain Text"/>
    <w:basedOn w:val="a4"/>
    <w:link w:val="aff9"/>
    <w:rsid w:val="00101C99"/>
    <w:rPr>
      <w:rFonts w:ascii="ＭＳ 明朝" w:hAnsi="Courier New" w:cs="Courier New"/>
      <w:szCs w:val="21"/>
    </w:rPr>
  </w:style>
  <w:style w:type="character" w:customStyle="1" w:styleId="aff9">
    <w:name w:val="書式なし (文字)"/>
    <w:basedOn w:val="a6"/>
    <w:link w:val="aff8"/>
    <w:rsid w:val="00101C99"/>
    <w:rPr>
      <w:rFonts w:ascii="ＭＳ 明朝" w:hAnsi="Courier New" w:cs="Courier New"/>
      <w:kern w:val="2"/>
      <w:sz w:val="21"/>
      <w:szCs w:val="21"/>
    </w:rPr>
  </w:style>
  <w:style w:type="paragraph" w:styleId="affa">
    <w:name w:val="Closing"/>
    <w:basedOn w:val="a4"/>
    <w:link w:val="affb"/>
    <w:rsid w:val="00101C99"/>
    <w:pPr>
      <w:jc w:val="right"/>
    </w:pPr>
  </w:style>
  <w:style w:type="character" w:customStyle="1" w:styleId="affb">
    <w:name w:val="結語 (文字)"/>
    <w:basedOn w:val="a6"/>
    <w:link w:val="affa"/>
    <w:rsid w:val="00101C99"/>
    <w:rPr>
      <w:rFonts w:ascii="Times New Roman" w:hAnsi="Times New Roman"/>
      <w:kern w:val="2"/>
      <w:sz w:val="21"/>
      <w:szCs w:val="24"/>
    </w:rPr>
  </w:style>
  <w:style w:type="paragraph" w:styleId="affc">
    <w:name w:val="List Paragraph"/>
    <w:basedOn w:val="a4"/>
    <w:uiPriority w:val="34"/>
    <w:qFormat/>
    <w:rsid w:val="00101C99"/>
    <w:pPr>
      <w:ind w:leftChars="400" w:left="840"/>
    </w:pPr>
  </w:style>
  <w:style w:type="paragraph" w:styleId="affd">
    <w:name w:val="Note Heading"/>
    <w:basedOn w:val="a4"/>
    <w:next w:val="a4"/>
    <w:link w:val="affe"/>
    <w:rsid w:val="00101C99"/>
    <w:pPr>
      <w:jc w:val="center"/>
    </w:pPr>
    <w:rPr>
      <w:rFonts w:cs="Century"/>
      <w:szCs w:val="21"/>
    </w:rPr>
  </w:style>
  <w:style w:type="character" w:customStyle="1" w:styleId="affe">
    <w:name w:val="記 (文字)"/>
    <w:basedOn w:val="a6"/>
    <w:link w:val="affd"/>
    <w:rsid w:val="00101C99"/>
    <w:rPr>
      <w:rFonts w:ascii="Times New Roman" w:hAnsi="Times New Roman"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o%20Kurihara\Dropbox%20(eCompliance)\04%20&#12467;&#12531;&#12469;&#12523;&#12486;&#12451;&#12531;&#12464;\&#36009;&#22770;&#29992;&#25104;&#26524;&#29289;\7%20&#21307;&#30274;&#27231;&#22120;&#38306;&#20418;&#25163;&#38918;&#26360;\1%20QSR&#23550;&#24540;SOPs\820.40%20&#25991;&#26360;&#31649;&#29702;\MD-QMS-F208&#27096;&#24335;&#12486;&#12531;&#12503;&#12524;&#12540;&#12488;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25A6377C4FDE499ACB676CD9E9250A" ma:contentTypeVersion="15" ma:contentTypeDescription="新しいドキュメントを作成します。" ma:contentTypeScope="" ma:versionID="0d7bd325b8c23306395e901ac49ac65c">
  <xsd:schema xmlns:xsd="http://www.w3.org/2001/XMLSchema" xmlns:xs="http://www.w3.org/2001/XMLSchema" xmlns:p="http://schemas.microsoft.com/office/2006/metadata/properties" xmlns:ns2="8ddf8e78-8ac1-4d44-b7e2-217f0fb635ff" xmlns:ns3="31b61be1-96a2-486d-8b28-d4f9d131cc03" targetNamespace="http://schemas.microsoft.com/office/2006/metadata/properties" ma:root="true" ma:fieldsID="4dd7cc951bb7986fb2191cd53bc82660" ns2:_="" ns3:_="">
    <xsd:import namespace="8ddf8e78-8ac1-4d44-b7e2-217f0fb635ff"/>
    <xsd:import namespace="31b61be1-96a2-486d-8b28-d4f9d131cc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f8e78-8ac1-4d44-b7e2-217f0fb63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c94b00c2-2a9e-45b7-8a29-04e0628890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61be1-96a2-486d-8b28-d4f9d131cc0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096717-226b-4987-aa7d-d13984f7a1c5}" ma:internalName="TaxCatchAll" ma:showField="CatchAllData" ma:web="31b61be1-96a2-486d-8b28-d4f9d131c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df8e78-8ac1-4d44-b7e2-217f0fb635ff">
      <Terms xmlns="http://schemas.microsoft.com/office/infopath/2007/PartnerControls"/>
    </lcf76f155ced4ddcb4097134ff3c332f>
    <TaxCatchAll xmlns="31b61be1-96a2-486d-8b28-d4f9d131cc0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BAF33-F685-456F-BF09-1AF80C01F5E8}"/>
</file>

<file path=customXml/itemProps2.xml><?xml version="1.0" encoding="utf-8"?>
<ds:datastoreItem xmlns:ds="http://schemas.openxmlformats.org/officeDocument/2006/customXml" ds:itemID="{B7C015C1-FED4-43EF-BABA-1063AB97E7ED}">
  <ds:schemaRefs>
    <ds:schemaRef ds:uri="http://schemas.microsoft.com/office/2006/metadata/properties"/>
    <ds:schemaRef ds:uri="http://schemas.microsoft.com/office/infopath/2007/PartnerControls"/>
    <ds:schemaRef ds:uri="ceb8214a-d4da-4bba-927f-6d8611abdec5"/>
  </ds:schemaRefs>
</ds:datastoreItem>
</file>

<file path=customXml/itemProps3.xml><?xml version="1.0" encoding="utf-8"?>
<ds:datastoreItem xmlns:ds="http://schemas.openxmlformats.org/officeDocument/2006/customXml" ds:itemID="{3298EEF2-596A-4EBB-B319-CD11CC98D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E42FF-15C8-44CF-87B4-FE5BFC25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MD-QMS-F208様式テンプレート</Template>
  <TotalTime>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様式テンプレート</vt:lpstr>
    </vt:vector>
  </TitlesOfParts>
  <Company>○○株式会社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様式テンプレート</dc:title>
  <dc:subject>MD-QMS-F202</dc:subject>
  <dc:creator>福井 希</dc:creator>
  <cp:lastModifiedBy>福井 希</cp:lastModifiedBy>
  <cp:revision>5</cp:revision>
  <cp:lastPrinted>2014-08-27T06:20:00Z</cp:lastPrinted>
  <dcterms:created xsi:type="dcterms:W3CDTF">2025-11-18T05:02:00Z</dcterms:created>
  <dcterms:modified xsi:type="dcterms:W3CDTF">2026-02-12T08:04:00Z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0x010100C425A6377C4FDE499ACB676CD9E9250A</vt:lpwstr>
  </property>
  <property fmtid="{D5CDD505-2E9C-101B-9397-08002B2CF9AE}" pid="3" name="MediaServiceImageTags">
    <vt:lpwstr/>
  </property>
</Properties>
</file>